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807908" w14:textId="27403B30" w:rsidR="00703732" w:rsidRDefault="00703732" w:rsidP="005C1721">
      <w:pPr>
        <w:spacing w:after="0" w:line="240" w:lineRule="auto"/>
        <w:ind w:left="1416" w:firstLine="708"/>
        <w:jc w:val="center"/>
        <w:rPr>
          <w:rFonts w:ascii="Corbel" w:hAnsi="Corbel" w:cs="Arial"/>
          <w:i/>
          <w:iCs/>
          <w:sz w:val="18"/>
          <w:szCs w:val="18"/>
        </w:rPr>
      </w:pPr>
      <w:r>
        <w:rPr>
          <w:rFonts w:ascii="Corbel" w:hAnsi="Corbel" w:cs="Arial"/>
          <w:i/>
          <w:iCs/>
          <w:sz w:val="18"/>
          <w:szCs w:val="18"/>
        </w:rPr>
        <w:t xml:space="preserve">                                         Załącznik nr 1.5 do   Zarządzenia Rektora UR nr 61/2025</w:t>
      </w:r>
    </w:p>
    <w:p w14:paraId="22FA2333" w14:textId="77777777" w:rsidR="00703732" w:rsidRDefault="00703732" w:rsidP="005C1721">
      <w:pPr>
        <w:spacing w:after="0" w:line="240" w:lineRule="auto"/>
        <w:ind w:left="1416" w:firstLine="708"/>
        <w:jc w:val="center"/>
        <w:rPr>
          <w:rFonts w:ascii="Corbel" w:hAnsi="Corbel" w:cs="Arial"/>
          <w:i/>
          <w:iCs/>
          <w:sz w:val="18"/>
          <w:szCs w:val="18"/>
        </w:rPr>
      </w:pPr>
    </w:p>
    <w:p w14:paraId="5787D034" w14:textId="74B01A9E" w:rsidR="0085747A" w:rsidRPr="00E96E8E" w:rsidRDefault="005C1721" w:rsidP="005C1721">
      <w:pPr>
        <w:spacing w:after="0" w:line="240" w:lineRule="auto"/>
        <w:ind w:left="1416" w:firstLine="708"/>
        <w:jc w:val="center"/>
        <w:rPr>
          <w:rFonts w:ascii="Corbel" w:hAnsi="Corbel"/>
          <w:bCs/>
          <w:i/>
        </w:rPr>
      </w:pPr>
      <w:r>
        <w:rPr>
          <w:rFonts w:ascii="Corbel" w:hAnsi="Corbel"/>
          <w:bCs/>
          <w:i/>
          <w:sz w:val="18"/>
          <w:szCs w:val="18"/>
        </w:rPr>
        <w:br/>
      </w:r>
      <w:r w:rsidR="0085747A"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104B32DC" w14:textId="470FBD24" w:rsidR="0085747A" w:rsidRDefault="0071620A" w:rsidP="006A4E27">
      <w:pPr>
        <w:spacing w:after="0" w:line="240" w:lineRule="exact"/>
        <w:jc w:val="center"/>
        <w:rPr>
          <w:rFonts w:ascii="Corbel" w:hAnsi="Corbel"/>
          <w:i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DC6D0C">
        <w:rPr>
          <w:rFonts w:ascii="Corbel" w:hAnsi="Corbel"/>
          <w:i/>
          <w:smallCaps/>
          <w:color w:val="FF0000"/>
          <w:sz w:val="24"/>
          <w:szCs w:val="24"/>
        </w:rPr>
        <w:t xml:space="preserve"> </w:t>
      </w:r>
      <w:r w:rsidR="009B6B33">
        <w:rPr>
          <w:rFonts w:ascii="Corbel" w:hAnsi="Corbel"/>
          <w:i/>
          <w:smallCaps/>
          <w:sz w:val="24"/>
          <w:szCs w:val="24"/>
        </w:rPr>
        <w:t>202</w:t>
      </w:r>
      <w:r w:rsidR="00E96129">
        <w:rPr>
          <w:rFonts w:ascii="Corbel" w:hAnsi="Corbel"/>
          <w:i/>
          <w:smallCaps/>
          <w:sz w:val="24"/>
          <w:szCs w:val="24"/>
        </w:rPr>
        <w:t>5</w:t>
      </w:r>
      <w:r w:rsidR="009B6B33">
        <w:rPr>
          <w:rFonts w:ascii="Corbel" w:hAnsi="Corbel"/>
          <w:i/>
          <w:smallCaps/>
          <w:sz w:val="24"/>
          <w:szCs w:val="24"/>
        </w:rPr>
        <w:t>-202</w:t>
      </w:r>
      <w:r w:rsidR="00E96129">
        <w:rPr>
          <w:rFonts w:ascii="Corbel" w:hAnsi="Corbel"/>
          <w:i/>
          <w:smallCaps/>
          <w:sz w:val="24"/>
          <w:szCs w:val="24"/>
        </w:rPr>
        <w:t>8</w:t>
      </w:r>
    </w:p>
    <w:p w14:paraId="3E97E71F" w14:textId="6054DEEA" w:rsidR="00310AB9" w:rsidRPr="00C50DF5" w:rsidRDefault="00737343" w:rsidP="006A4E27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 xml:space="preserve">Rok akademicki </w:t>
      </w:r>
      <w:r w:rsidR="00310AB9" w:rsidRPr="00C50DF5">
        <w:rPr>
          <w:rFonts w:ascii="Corbel" w:hAnsi="Corbel"/>
          <w:sz w:val="20"/>
          <w:szCs w:val="20"/>
        </w:rPr>
        <w:t>202</w:t>
      </w:r>
      <w:r w:rsidR="00E96129">
        <w:rPr>
          <w:rFonts w:ascii="Corbel" w:hAnsi="Corbel"/>
          <w:sz w:val="20"/>
          <w:szCs w:val="20"/>
        </w:rPr>
        <w:t>6</w:t>
      </w:r>
      <w:r w:rsidR="00310AB9" w:rsidRPr="00C50DF5">
        <w:rPr>
          <w:rFonts w:ascii="Corbel" w:hAnsi="Corbel"/>
          <w:sz w:val="20"/>
          <w:szCs w:val="20"/>
        </w:rPr>
        <w:t>/202</w:t>
      </w:r>
      <w:r w:rsidR="00E96129">
        <w:rPr>
          <w:rFonts w:ascii="Corbel" w:hAnsi="Corbel"/>
          <w:sz w:val="20"/>
          <w:szCs w:val="20"/>
        </w:rPr>
        <w:t>7</w:t>
      </w:r>
    </w:p>
    <w:p w14:paraId="5084862F" w14:textId="68714BAF"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</w:p>
    <w:p w14:paraId="6DD29176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626E86" w:rsidRPr="009C54AE" w14:paraId="3AC54516" w14:textId="77777777" w:rsidTr="00626E86">
        <w:tc>
          <w:tcPr>
            <w:tcW w:w="2694" w:type="dxa"/>
            <w:vAlign w:val="center"/>
          </w:tcPr>
          <w:p w14:paraId="42235AA5" w14:textId="77777777" w:rsidR="00626E86" w:rsidRPr="009C54AE" w:rsidRDefault="00626E86" w:rsidP="00626E8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615952AB" w14:textId="03EA04F3" w:rsidR="00626E86" w:rsidRPr="00310AB9" w:rsidRDefault="00626E86" w:rsidP="00626E8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310AB9">
              <w:rPr>
                <w:rFonts w:ascii="Corbel" w:hAnsi="Corbel"/>
                <w:b w:val="0"/>
                <w:bCs/>
                <w:sz w:val="24"/>
                <w:szCs w:val="24"/>
                <w:shd w:val="clear" w:color="auto" w:fill="FFFFFF"/>
              </w:rPr>
              <w:t>Podstawy rachunkowości budżetowej i controllingu</w:t>
            </w:r>
          </w:p>
        </w:tc>
      </w:tr>
      <w:tr w:rsidR="00626E86" w:rsidRPr="009C54AE" w14:paraId="565A7272" w14:textId="77777777" w:rsidTr="00626E86">
        <w:tc>
          <w:tcPr>
            <w:tcW w:w="2694" w:type="dxa"/>
            <w:vAlign w:val="center"/>
          </w:tcPr>
          <w:p w14:paraId="3CF8241A" w14:textId="77777777" w:rsidR="00626E86" w:rsidRPr="009C54AE" w:rsidRDefault="00626E86" w:rsidP="00626E8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168DBB63" w14:textId="7E193889" w:rsidR="00626E86" w:rsidRPr="00310AB9" w:rsidRDefault="00626E86" w:rsidP="00626E8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310AB9">
              <w:rPr>
                <w:rFonts w:ascii="Corbel" w:eastAsia="Times New Roman" w:hAnsi="Corbel"/>
                <w:b w:val="0"/>
                <w:bCs/>
                <w:sz w:val="24"/>
                <w:szCs w:val="24"/>
              </w:rPr>
              <w:t>E/I/</w:t>
            </w:r>
            <w:r w:rsidR="00737343">
              <w:rPr>
                <w:rFonts w:ascii="Corbel" w:eastAsia="Times New Roman" w:hAnsi="Corbel"/>
                <w:b w:val="0"/>
                <w:bCs/>
                <w:sz w:val="24"/>
                <w:szCs w:val="24"/>
              </w:rPr>
              <w:t>EiZSP/C.3</w:t>
            </w:r>
          </w:p>
        </w:tc>
      </w:tr>
      <w:tr w:rsidR="00E96129" w:rsidRPr="009C54AE" w14:paraId="3D53CD96" w14:textId="77777777" w:rsidTr="00AC088F">
        <w:tc>
          <w:tcPr>
            <w:tcW w:w="2694" w:type="dxa"/>
            <w:vAlign w:val="center"/>
          </w:tcPr>
          <w:p w14:paraId="66E56311" w14:textId="77777777" w:rsidR="00E96129" w:rsidRPr="009C54AE" w:rsidRDefault="00E96129" w:rsidP="00E96129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Pr="009C54AE">
              <w:rPr>
                <w:rFonts w:ascii="Corbel" w:hAnsi="Corbel"/>
                <w:sz w:val="24"/>
                <w:szCs w:val="24"/>
              </w:rPr>
              <w:t>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</w:tcPr>
          <w:p w14:paraId="09167359" w14:textId="081F34B9" w:rsidR="00E96129" w:rsidRPr="009C54AE" w:rsidRDefault="00E96129" w:rsidP="00E9612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C3618"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E96129" w:rsidRPr="009C54AE" w14:paraId="44BD8EED" w14:textId="77777777" w:rsidTr="00AC088F">
        <w:tc>
          <w:tcPr>
            <w:tcW w:w="2694" w:type="dxa"/>
            <w:vAlign w:val="center"/>
          </w:tcPr>
          <w:p w14:paraId="5302CC6E" w14:textId="77777777" w:rsidR="00E96129" w:rsidRPr="009C54AE" w:rsidRDefault="00E96129" w:rsidP="00E9612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</w:tcPr>
          <w:p w14:paraId="2D69891B" w14:textId="30D8C331" w:rsidR="00E96129" w:rsidRPr="00957CFD" w:rsidRDefault="00E96129" w:rsidP="00E9612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C3618"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626E86" w:rsidRPr="009C54AE" w14:paraId="05B955D3" w14:textId="77777777" w:rsidTr="00626E86">
        <w:tc>
          <w:tcPr>
            <w:tcW w:w="2694" w:type="dxa"/>
            <w:vAlign w:val="center"/>
          </w:tcPr>
          <w:p w14:paraId="3720E3D4" w14:textId="77777777" w:rsidR="00626E86" w:rsidRPr="009C54AE" w:rsidRDefault="00626E86" w:rsidP="00626E8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03D10BAB" w14:textId="008D80BC" w:rsidR="00626E86" w:rsidRPr="009C54AE" w:rsidRDefault="00626E86" w:rsidP="00626E8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Ekonomia</w:t>
            </w:r>
          </w:p>
        </w:tc>
      </w:tr>
      <w:tr w:rsidR="00626E86" w:rsidRPr="009C54AE" w14:paraId="093FD950" w14:textId="77777777" w:rsidTr="00626E86">
        <w:tc>
          <w:tcPr>
            <w:tcW w:w="2694" w:type="dxa"/>
            <w:vAlign w:val="center"/>
          </w:tcPr>
          <w:p w14:paraId="321E23B2" w14:textId="77777777" w:rsidR="00626E86" w:rsidRPr="009C54AE" w:rsidRDefault="00626E86" w:rsidP="00626E8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494C254D" w14:textId="5ECFCB13" w:rsidR="00626E86" w:rsidRPr="009C54AE" w:rsidRDefault="00310AB9" w:rsidP="00626E8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Pierwsz</w:t>
            </w:r>
            <w:r w:rsidR="00E51160">
              <w:rPr>
                <w:rFonts w:ascii="Corbel" w:hAnsi="Corbel"/>
                <w:b w:val="0"/>
                <w:sz w:val="24"/>
                <w:szCs w:val="24"/>
              </w:rPr>
              <w:t>ego stopnia</w:t>
            </w:r>
          </w:p>
        </w:tc>
      </w:tr>
      <w:tr w:rsidR="00626E86" w:rsidRPr="009C54AE" w14:paraId="5001AFE7" w14:textId="77777777" w:rsidTr="00626E86">
        <w:tc>
          <w:tcPr>
            <w:tcW w:w="2694" w:type="dxa"/>
            <w:vAlign w:val="center"/>
          </w:tcPr>
          <w:p w14:paraId="71807979" w14:textId="77777777" w:rsidR="00626E86" w:rsidRPr="009C54AE" w:rsidRDefault="00626E86" w:rsidP="00626E8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68C105A0" w14:textId="0C2B0168" w:rsidR="00626E86" w:rsidRPr="009C54AE" w:rsidRDefault="00626E86" w:rsidP="00626E8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626E86" w:rsidRPr="009C54AE" w14:paraId="1C312A1B" w14:textId="77777777" w:rsidTr="00626E86">
        <w:tc>
          <w:tcPr>
            <w:tcW w:w="2694" w:type="dxa"/>
            <w:vAlign w:val="center"/>
          </w:tcPr>
          <w:p w14:paraId="6BC61685" w14:textId="77777777" w:rsidR="00626E86" w:rsidRPr="009C54AE" w:rsidRDefault="00626E86" w:rsidP="00626E8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295AD1D9" w14:textId="7CD0AB1D" w:rsidR="00626E86" w:rsidRPr="009C54AE" w:rsidRDefault="00C109A9" w:rsidP="00626E8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626E86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626E86" w:rsidRPr="009C54AE" w14:paraId="0F79BB20" w14:textId="77777777" w:rsidTr="00626E86">
        <w:tc>
          <w:tcPr>
            <w:tcW w:w="2694" w:type="dxa"/>
            <w:vAlign w:val="center"/>
          </w:tcPr>
          <w:p w14:paraId="25291119" w14:textId="77777777" w:rsidR="00626E86" w:rsidRPr="009C54AE" w:rsidRDefault="00626E86" w:rsidP="00626E8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3381A3E8" w14:textId="453BFEE2" w:rsidR="00626E86" w:rsidRPr="009C54AE" w:rsidRDefault="00626E86" w:rsidP="00626E8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II/4</w:t>
            </w:r>
          </w:p>
        </w:tc>
      </w:tr>
      <w:tr w:rsidR="00310AB9" w:rsidRPr="009C54AE" w14:paraId="2FFE83B2" w14:textId="77777777" w:rsidTr="00310AB9">
        <w:trPr>
          <w:trHeight w:val="510"/>
        </w:trPr>
        <w:tc>
          <w:tcPr>
            <w:tcW w:w="2694" w:type="dxa"/>
            <w:vAlign w:val="center"/>
          </w:tcPr>
          <w:p w14:paraId="17CF3F76" w14:textId="5C1BE631" w:rsidR="00310AB9" w:rsidRPr="009C54AE" w:rsidRDefault="00310AB9" w:rsidP="00626E8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04C2608C" w14:textId="04098BCC" w:rsidR="00310AB9" w:rsidRDefault="00310AB9" w:rsidP="00626E8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</w:p>
        </w:tc>
      </w:tr>
      <w:tr w:rsidR="00626E86" w:rsidRPr="009C54AE" w14:paraId="43DC92AD" w14:textId="77777777" w:rsidTr="00310AB9">
        <w:trPr>
          <w:trHeight w:val="417"/>
        </w:trPr>
        <w:tc>
          <w:tcPr>
            <w:tcW w:w="2694" w:type="dxa"/>
            <w:vAlign w:val="center"/>
          </w:tcPr>
          <w:p w14:paraId="66E6D8F6" w14:textId="77777777" w:rsidR="00626E86" w:rsidRPr="009C54AE" w:rsidRDefault="00626E86" w:rsidP="00626E8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411E562B" w14:textId="26987F9D" w:rsidR="00626E86" w:rsidRPr="009C54AE" w:rsidRDefault="00C109A9" w:rsidP="00626E8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626E86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w:rsidR="00626E86" w:rsidRPr="009C54AE" w14:paraId="5ECCA3D8" w14:textId="77777777" w:rsidTr="00626E86">
        <w:tc>
          <w:tcPr>
            <w:tcW w:w="2694" w:type="dxa"/>
            <w:vAlign w:val="center"/>
          </w:tcPr>
          <w:p w14:paraId="7FF3D5A1" w14:textId="77777777" w:rsidR="00626E86" w:rsidRPr="009C54AE" w:rsidRDefault="00626E86" w:rsidP="00626E8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48577913" w14:textId="5844D7D7" w:rsidR="00626E86" w:rsidRPr="009C54AE" w:rsidRDefault="00626E86" w:rsidP="00626E8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Renata Nesterowicz</w:t>
            </w:r>
          </w:p>
        </w:tc>
      </w:tr>
      <w:tr w:rsidR="00626E86" w:rsidRPr="009C54AE" w14:paraId="1152A7D8" w14:textId="77777777" w:rsidTr="00626E86">
        <w:tc>
          <w:tcPr>
            <w:tcW w:w="2694" w:type="dxa"/>
            <w:vAlign w:val="center"/>
          </w:tcPr>
          <w:p w14:paraId="6BB67C6B" w14:textId="77777777" w:rsidR="00626E86" w:rsidRPr="009C54AE" w:rsidRDefault="00626E86" w:rsidP="00626E8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52D004BD" w14:textId="64192D8B" w:rsidR="00626E86" w:rsidRPr="009C54AE" w:rsidRDefault="00626E86" w:rsidP="00626E8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Renata Nesterowicz</w:t>
            </w:r>
          </w:p>
        </w:tc>
      </w:tr>
    </w:tbl>
    <w:p w14:paraId="2AFDD380" w14:textId="42C7B364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="00310AB9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66A79AA8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46E511F9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5CEF495C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14:paraId="223CCAF3" w14:textId="77777777" w:rsidTr="00626E86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E2856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7FBE43E1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3F0A5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7DAD4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6CB98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1585B9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7C75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678390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2F0A2C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A6122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41A2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2F659BAC" w14:textId="77777777" w:rsidTr="00626E86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29243" w14:textId="34F5108D" w:rsidR="00015B8F" w:rsidRPr="009C54AE" w:rsidRDefault="00626E86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1E0D8" w14:textId="73A0ADF2" w:rsidR="00015B8F" w:rsidRPr="009C54AE" w:rsidRDefault="00626E86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B8366" w14:textId="475A605F" w:rsidR="00015B8F" w:rsidRPr="009C54AE" w:rsidRDefault="00626E86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CE474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50E7B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96471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F2223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D5F74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3843D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4DA40" w14:textId="57AEEF4A" w:rsidR="00015B8F" w:rsidRPr="009C54AE" w:rsidRDefault="0073734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73099F9E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533D6536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7560A959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7C6A2385" w14:textId="77777777" w:rsidR="00E71DC4" w:rsidRDefault="00E71DC4" w:rsidP="00E71DC4">
      <w:pPr>
        <w:pStyle w:val="paragraph"/>
        <w:spacing w:before="0" w:beforeAutospacing="0" w:after="0" w:afterAutospacing="0"/>
        <w:ind w:left="426"/>
        <w:textAlignment w:val="baseline"/>
        <w:rPr>
          <w:rFonts w:ascii="Segoe UI" w:hAnsi="Segoe UI" w:cs="Segoe UI"/>
          <w:b/>
          <w:bCs/>
          <w:smallCaps/>
          <w:sz w:val="18"/>
          <w:szCs w:val="18"/>
        </w:rPr>
      </w:pPr>
      <w:r>
        <w:rPr>
          <w:rStyle w:val="normaltextrun"/>
          <w:rFonts w:ascii="Wingdings" w:hAnsi="Wingdings" w:cs="Segoe UI"/>
          <w:sz w:val="28"/>
          <w:szCs w:val="28"/>
        </w:rPr>
        <w:sym w:font="Wingdings" w:char="F0FE"/>
      </w:r>
      <w:r>
        <w:rPr>
          <w:rStyle w:val="normaltextrun"/>
          <w:rFonts w:ascii="Corbel" w:hAnsi="Corbel" w:cs="Segoe UI"/>
          <w:sz w:val="28"/>
          <w:szCs w:val="28"/>
        </w:rPr>
        <w:t> </w:t>
      </w:r>
      <w:r>
        <w:rPr>
          <w:rStyle w:val="normaltextrun"/>
          <w:rFonts w:ascii="Corbel" w:hAnsi="Corbel" w:cs="Segoe UI"/>
        </w:rPr>
        <w:t>zajęcia w formie tradycyjnej (lub zdalnie z wykorzystaniem platformy Ms </w:t>
      </w:r>
      <w:r>
        <w:rPr>
          <w:rStyle w:val="spellingerror"/>
          <w:rFonts w:ascii="Corbel" w:eastAsia="Calibri" w:hAnsi="Corbel" w:cs="Segoe UI"/>
        </w:rPr>
        <w:t>Teams</w:t>
      </w:r>
      <w:r>
        <w:rPr>
          <w:rStyle w:val="spellingerror"/>
          <w:rFonts w:ascii="Corbel" w:hAnsi="Corbel" w:cs="Segoe UI"/>
        </w:rPr>
        <w:t>)</w:t>
      </w:r>
      <w:r>
        <w:rPr>
          <w:rStyle w:val="eop"/>
          <w:rFonts w:ascii="Corbel" w:hAnsi="Corbel" w:cs="Segoe UI"/>
          <w:b/>
          <w:bCs/>
          <w:smallCaps/>
        </w:rPr>
        <w:t> </w:t>
      </w:r>
    </w:p>
    <w:p w14:paraId="0EE1A393" w14:textId="77777777" w:rsidR="00E71DC4" w:rsidRDefault="00E71DC4" w:rsidP="00E71DC4">
      <w:pPr>
        <w:spacing w:after="0" w:line="240" w:lineRule="auto"/>
        <w:ind w:left="426"/>
        <w:rPr>
          <w:rStyle w:val="eop"/>
          <w:rFonts w:ascii="Corbel" w:hAnsi="Corbel" w:cs="Segoe UI"/>
          <w:b/>
          <w:bCs/>
          <w:smallCaps/>
        </w:rPr>
      </w:pPr>
      <w:r>
        <w:rPr>
          <w:rStyle w:val="normaltextrun"/>
          <w:rFonts w:ascii="MS Gothic" w:eastAsia="MS Gothic" w:hAnsi="MS Gothic" w:cs="Segoe UI" w:hint="eastAsia"/>
          <w:smallCaps/>
        </w:rPr>
        <w:t>☐</w:t>
      </w:r>
      <w:r>
        <w:rPr>
          <w:rStyle w:val="normaltextrun"/>
          <w:rFonts w:ascii="Corbel" w:hAnsi="Corbel" w:cs="Segoe UI"/>
        </w:rPr>
        <w:t> zajęcia realizowane z wykorzystaniem metod i technik kształcenia na odległość</w:t>
      </w:r>
      <w:r>
        <w:rPr>
          <w:rStyle w:val="eop"/>
          <w:rFonts w:ascii="Corbel" w:hAnsi="Corbel" w:cs="Segoe UI"/>
          <w:b/>
          <w:bCs/>
          <w:smallCaps/>
        </w:rPr>
        <w:t> </w:t>
      </w:r>
    </w:p>
    <w:p w14:paraId="31DD6248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15103D19" w14:textId="77777777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</w:t>
      </w:r>
      <w:proofErr w:type="gramStart"/>
      <w:r w:rsidR="00445970">
        <w:rPr>
          <w:rFonts w:ascii="Corbel" w:hAnsi="Corbel"/>
          <w:smallCaps w:val="0"/>
          <w:szCs w:val="24"/>
        </w:rPr>
        <w:t xml:space="preserve">przedmiotu </w:t>
      </w:r>
      <w:r w:rsidRPr="009C54AE">
        <w:rPr>
          <w:rFonts w:ascii="Corbel" w:hAnsi="Corbel"/>
          <w:smallCaps w:val="0"/>
          <w:szCs w:val="24"/>
        </w:rPr>
        <w:t xml:space="preserve"> (</w:t>
      </w:r>
      <w:proofErr w:type="gramEnd"/>
      <w:r w:rsidRPr="009C54AE">
        <w:rPr>
          <w:rFonts w:ascii="Corbel" w:hAnsi="Corbel"/>
          <w:smallCaps w:val="0"/>
          <w:szCs w:val="24"/>
        </w:rPr>
        <w:t xml:space="preserve">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2B04B2DD" w14:textId="77777777" w:rsidR="009C54AE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E45B1F7" w14:textId="786DB13F" w:rsidR="00626E86" w:rsidRPr="00E71DC4" w:rsidRDefault="00626E86" w:rsidP="00626E86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E71DC4">
        <w:rPr>
          <w:rFonts w:ascii="Corbel" w:hAnsi="Corbel"/>
          <w:b w:val="0"/>
          <w:smallCaps w:val="0"/>
          <w:szCs w:val="24"/>
        </w:rPr>
        <w:t>Ćwiczenia</w:t>
      </w:r>
      <w:r w:rsidR="00E71DC4">
        <w:rPr>
          <w:rFonts w:ascii="Corbel" w:hAnsi="Corbel"/>
          <w:b w:val="0"/>
          <w:smallCaps w:val="0"/>
          <w:szCs w:val="24"/>
        </w:rPr>
        <w:t xml:space="preserve"> </w:t>
      </w:r>
      <w:r w:rsidRPr="00E71DC4">
        <w:rPr>
          <w:rFonts w:ascii="Corbel" w:hAnsi="Corbel"/>
          <w:b w:val="0"/>
          <w:smallCaps w:val="0"/>
          <w:szCs w:val="24"/>
        </w:rPr>
        <w:t>-</w:t>
      </w:r>
      <w:r w:rsidR="00E71DC4">
        <w:rPr>
          <w:rFonts w:ascii="Corbel" w:hAnsi="Corbel"/>
          <w:b w:val="0"/>
          <w:smallCaps w:val="0"/>
          <w:szCs w:val="24"/>
        </w:rPr>
        <w:t xml:space="preserve"> </w:t>
      </w:r>
      <w:r w:rsidRPr="00E71DC4">
        <w:rPr>
          <w:rFonts w:ascii="Corbel" w:hAnsi="Corbel"/>
          <w:b w:val="0"/>
          <w:smallCaps w:val="0"/>
          <w:szCs w:val="24"/>
        </w:rPr>
        <w:t>zaliczenie z oceną</w:t>
      </w:r>
    </w:p>
    <w:p w14:paraId="32C949E4" w14:textId="2938CBDA" w:rsidR="00626E86" w:rsidRDefault="00626E86" w:rsidP="00626E86">
      <w:pPr>
        <w:pStyle w:val="Punktygwne"/>
        <w:spacing w:before="0" w:after="0"/>
        <w:rPr>
          <w:rFonts w:ascii="Corbel" w:hAnsi="Corbel"/>
          <w:b w:val="0"/>
          <w:szCs w:val="24"/>
        </w:rPr>
      </w:pPr>
      <w:r w:rsidRPr="00E71DC4">
        <w:rPr>
          <w:rFonts w:ascii="Corbel" w:hAnsi="Corbel"/>
          <w:b w:val="0"/>
          <w:smallCaps w:val="0"/>
          <w:szCs w:val="24"/>
        </w:rPr>
        <w:t>Wykład</w:t>
      </w:r>
      <w:r w:rsidR="00E71DC4">
        <w:rPr>
          <w:rFonts w:ascii="Corbel" w:hAnsi="Corbel"/>
          <w:b w:val="0"/>
          <w:smallCaps w:val="0"/>
          <w:szCs w:val="24"/>
        </w:rPr>
        <w:t xml:space="preserve"> </w:t>
      </w:r>
      <w:r w:rsidRPr="00E71DC4">
        <w:rPr>
          <w:rFonts w:ascii="Corbel" w:hAnsi="Corbel"/>
          <w:b w:val="0"/>
          <w:smallCaps w:val="0"/>
          <w:szCs w:val="24"/>
        </w:rPr>
        <w:t>- egzamin pisemny</w:t>
      </w:r>
    </w:p>
    <w:p w14:paraId="6E4E8666" w14:textId="00E16089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14118C5" w14:textId="196035D5" w:rsidR="00626E86" w:rsidRDefault="00626E86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AFDD96A" w14:textId="77777777" w:rsidR="00626E86" w:rsidRDefault="00626E86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586E725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114A444C" w14:textId="77777777" w:rsidTr="00745302">
        <w:tc>
          <w:tcPr>
            <w:tcW w:w="9670" w:type="dxa"/>
          </w:tcPr>
          <w:p w14:paraId="48737B34" w14:textId="352B6C3A" w:rsidR="0085747A" w:rsidRPr="009C54AE" w:rsidRDefault="00626E86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26E86">
              <w:rPr>
                <w:rFonts w:ascii="Corbel" w:hAnsi="Corbel"/>
                <w:b w:val="0"/>
                <w:szCs w:val="24"/>
              </w:rPr>
              <w:lastRenderedPageBreak/>
              <w:t>Pozytywne zaliczenie z Rachunkowości wskazujące na posiadanie podstawowej wiedzy księgowej (zasady, metody, standardy, przepisy prawa) oraz umiejętności interpretacji zjawisk ekonomicznych w ujęciu przyczynowo-skutkowym.</w:t>
            </w:r>
          </w:p>
        </w:tc>
      </w:tr>
    </w:tbl>
    <w:p w14:paraId="692AD93F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BDD2439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 xml:space="preserve">cele, efekty uczenia </w:t>
      </w:r>
      <w:proofErr w:type="gramStart"/>
      <w:r w:rsidR="00A84C85">
        <w:rPr>
          <w:rFonts w:ascii="Corbel" w:hAnsi="Corbel"/>
          <w:szCs w:val="24"/>
        </w:rPr>
        <w:t>się</w:t>
      </w:r>
      <w:r w:rsidR="0085747A" w:rsidRPr="00C05F44">
        <w:rPr>
          <w:rFonts w:ascii="Corbel" w:hAnsi="Corbel"/>
          <w:szCs w:val="24"/>
        </w:rPr>
        <w:t xml:space="preserve"> ,</w:t>
      </w:r>
      <w:proofErr w:type="gramEnd"/>
      <w:r w:rsidR="0085747A" w:rsidRPr="00C05F44">
        <w:rPr>
          <w:rFonts w:ascii="Corbel" w:hAnsi="Corbel"/>
          <w:szCs w:val="24"/>
        </w:rPr>
        <w:t xml:space="preserve"> treści Programowe i stosowane metody Dydaktyczne</w:t>
      </w:r>
    </w:p>
    <w:p w14:paraId="5DC36C7B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D25995B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1678F667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85747A" w:rsidRPr="009C54AE" w14:paraId="2AB14AAE" w14:textId="77777777" w:rsidTr="00923D7D">
        <w:tc>
          <w:tcPr>
            <w:tcW w:w="851" w:type="dxa"/>
            <w:vAlign w:val="center"/>
          </w:tcPr>
          <w:p w14:paraId="399185B1" w14:textId="0413BE74" w:rsidR="0085747A" w:rsidRPr="009C54AE" w:rsidRDefault="00626E86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C1</w:t>
            </w:r>
          </w:p>
        </w:tc>
        <w:tc>
          <w:tcPr>
            <w:tcW w:w="8819" w:type="dxa"/>
            <w:vAlign w:val="center"/>
          </w:tcPr>
          <w:p w14:paraId="1EC29A97" w14:textId="36E2FB2C" w:rsidR="0085747A" w:rsidRPr="009C54AE" w:rsidRDefault="00626E86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626E86">
              <w:rPr>
                <w:rFonts w:ascii="Corbel" w:hAnsi="Corbel"/>
                <w:b w:val="0"/>
                <w:sz w:val="24"/>
                <w:szCs w:val="24"/>
              </w:rPr>
              <w:t>Poszerzenie i zdobycie wiedzy o sposobach prowadzenia systemu księgowości w sektorze publicznym.</w:t>
            </w:r>
          </w:p>
        </w:tc>
      </w:tr>
      <w:tr w:rsidR="0085747A" w:rsidRPr="009C54AE" w14:paraId="5DEF2F18" w14:textId="77777777" w:rsidTr="00923D7D">
        <w:tc>
          <w:tcPr>
            <w:tcW w:w="851" w:type="dxa"/>
            <w:vAlign w:val="center"/>
          </w:tcPr>
          <w:p w14:paraId="6E8AB50C" w14:textId="751E8C42" w:rsidR="0085747A" w:rsidRPr="009C54AE" w:rsidRDefault="00626E86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5A508445" w14:textId="7DE3EE92" w:rsidR="0085747A" w:rsidRPr="009C54AE" w:rsidRDefault="00626E86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Przekazanie wiedzy o szczególnych zasadach rachunkowości, jej normach i regulacjach oraz sposobach </w:t>
            </w:r>
            <w:proofErr w:type="gramStart"/>
            <w:r>
              <w:rPr>
                <w:rFonts w:ascii="Corbel" w:hAnsi="Corbel"/>
                <w:b w:val="0"/>
                <w:sz w:val="24"/>
                <w:szCs w:val="24"/>
              </w:rPr>
              <w:t>sporządzania  sprawozdawczości</w:t>
            </w:r>
            <w:proofErr w:type="gramEnd"/>
            <w:r>
              <w:rPr>
                <w:rFonts w:ascii="Corbel" w:hAnsi="Corbel"/>
                <w:b w:val="0"/>
                <w:sz w:val="24"/>
                <w:szCs w:val="24"/>
              </w:rPr>
              <w:t xml:space="preserve"> budżetowej i analizie gospodarki finansowej w sektorze publicznym</w:t>
            </w:r>
          </w:p>
        </w:tc>
      </w:tr>
      <w:tr w:rsidR="0085747A" w:rsidRPr="009C54AE" w14:paraId="0C70CFB6" w14:textId="77777777" w:rsidTr="00923D7D">
        <w:tc>
          <w:tcPr>
            <w:tcW w:w="851" w:type="dxa"/>
            <w:vAlign w:val="center"/>
          </w:tcPr>
          <w:p w14:paraId="3BEE985E" w14:textId="69A5A0DB" w:rsidR="0085747A" w:rsidRPr="009C54AE" w:rsidRDefault="00626E86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14:paraId="4B581029" w14:textId="1E16B04C" w:rsidR="0085747A" w:rsidRPr="009C54AE" w:rsidRDefault="00626E86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Wypracowanie umiejętności właściwego doboru narzędzi analitycznych znajdujących zastosowanie w contollingu</w:t>
            </w:r>
          </w:p>
        </w:tc>
      </w:tr>
    </w:tbl>
    <w:p w14:paraId="5EDD3249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66DF0B0F" w14:textId="496AC893" w:rsidR="001D7B54" w:rsidRDefault="009F4610" w:rsidP="009C54AE">
      <w:pPr>
        <w:spacing w:after="0" w:line="240" w:lineRule="auto"/>
        <w:ind w:left="426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14:paraId="209D7982" w14:textId="544B3C5A" w:rsidR="007327C2" w:rsidRDefault="007327C2" w:rsidP="007327C2">
      <w:pPr>
        <w:spacing w:after="0" w:line="240" w:lineRule="auto"/>
        <w:rPr>
          <w:rFonts w:ascii="Corbel" w:hAnsi="Corbel"/>
          <w:b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93"/>
        <w:gridCol w:w="5962"/>
        <w:gridCol w:w="1865"/>
      </w:tblGrid>
      <w:tr w:rsidR="00310AB9" w:rsidRPr="00C50DF5" w14:paraId="27C44025" w14:textId="77777777" w:rsidTr="00310AB9"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046B8" w14:textId="77777777" w:rsidR="00310AB9" w:rsidRPr="00310AB9" w:rsidRDefault="00310AB9" w:rsidP="00310AB9">
            <w:pPr>
              <w:pStyle w:val="Punktygwne"/>
              <w:rPr>
                <w:rFonts w:ascii="Corbel" w:hAnsi="Corbel"/>
                <w:b w:val="0"/>
                <w:smallCaps w:val="0"/>
                <w:szCs w:val="24"/>
              </w:rPr>
            </w:pPr>
            <w:r w:rsidRPr="00310AB9">
              <w:rPr>
                <w:rFonts w:ascii="Corbel" w:hAnsi="Corbel"/>
                <w:b w:val="0"/>
                <w:smallCaps w:val="0"/>
                <w:szCs w:val="24"/>
              </w:rPr>
              <w:t>EK (efekt uczenia się)</w:t>
            </w:r>
          </w:p>
        </w:tc>
        <w:tc>
          <w:tcPr>
            <w:tcW w:w="5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5C6E7" w14:textId="77777777" w:rsidR="00310AB9" w:rsidRPr="00310AB9" w:rsidRDefault="00310AB9" w:rsidP="00310AB9">
            <w:pPr>
              <w:pStyle w:val="Punktygwne"/>
              <w:rPr>
                <w:rFonts w:ascii="Corbel" w:hAnsi="Corbel"/>
                <w:b w:val="0"/>
                <w:smallCaps w:val="0"/>
                <w:szCs w:val="24"/>
              </w:rPr>
            </w:pPr>
            <w:r w:rsidRPr="00310AB9">
              <w:rPr>
                <w:rFonts w:ascii="Corbel" w:hAnsi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C5F64" w14:textId="31FAB8E7" w:rsidR="00310AB9" w:rsidRPr="00310AB9" w:rsidRDefault="00310AB9" w:rsidP="00310AB9">
            <w:pPr>
              <w:pStyle w:val="Punktygwne"/>
              <w:rPr>
                <w:rFonts w:ascii="Corbel" w:hAnsi="Corbel"/>
                <w:b w:val="0"/>
                <w:smallCaps w:val="0"/>
                <w:szCs w:val="24"/>
              </w:rPr>
            </w:pPr>
            <w:r w:rsidRPr="00310AB9">
              <w:rPr>
                <w:rFonts w:ascii="Corbel" w:hAnsi="Corbel"/>
                <w:b w:val="0"/>
                <w:smallCaps w:val="0"/>
                <w:szCs w:val="24"/>
              </w:rPr>
              <w:t xml:space="preserve">Odniesienie do </w:t>
            </w:r>
            <w:proofErr w:type="gramStart"/>
            <w:r w:rsidRPr="00310AB9">
              <w:rPr>
                <w:rFonts w:ascii="Corbel" w:hAnsi="Corbel"/>
                <w:b w:val="0"/>
                <w:smallCaps w:val="0"/>
                <w:szCs w:val="24"/>
              </w:rPr>
              <w:t>efektów  kierunkowych</w:t>
            </w:r>
            <w:proofErr w:type="gramEnd"/>
            <w:r w:rsidRPr="00310AB9">
              <w:rPr>
                <w:rFonts w:ascii="Corbel" w:hAnsi="Corbel"/>
                <w:b w:val="0"/>
                <w:smallCaps w:val="0"/>
                <w:szCs w:val="24"/>
                <w:vertAlign w:val="superscript"/>
              </w:rPr>
              <w:footnoteReference w:id="1"/>
            </w:r>
          </w:p>
        </w:tc>
      </w:tr>
      <w:tr w:rsidR="00310AB9" w14:paraId="56191CBB" w14:textId="77777777" w:rsidTr="00310AB9"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AB7A4" w14:textId="77777777" w:rsidR="00310AB9" w:rsidRDefault="00310AB9" w:rsidP="00310AB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</w:t>
            </w:r>
            <w:r>
              <w:rPr>
                <w:rFonts w:ascii="Corbel" w:hAnsi="Corbel"/>
                <w:b w:val="0"/>
                <w:szCs w:val="24"/>
              </w:rPr>
              <w:softHyphen/>
              <w:t>_01</w:t>
            </w:r>
          </w:p>
        </w:tc>
        <w:tc>
          <w:tcPr>
            <w:tcW w:w="5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3E2E0" w14:textId="4FF1BABB" w:rsidR="00310AB9" w:rsidRDefault="00310AB9" w:rsidP="00310AB9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Opisuje podstawowe pojęcia </w:t>
            </w:r>
            <w:proofErr w:type="gramStart"/>
            <w:r>
              <w:rPr>
                <w:rFonts w:ascii="Corbel" w:hAnsi="Corbel"/>
                <w:sz w:val="24"/>
                <w:szCs w:val="24"/>
              </w:rPr>
              <w:t>i  problemy</w:t>
            </w:r>
            <w:proofErr w:type="gramEnd"/>
            <w:r>
              <w:rPr>
                <w:rFonts w:ascii="Corbel" w:hAnsi="Corbel"/>
                <w:sz w:val="24"/>
                <w:szCs w:val="24"/>
              </w:rPr>
              <w:t xml:space="preserve"> współczesnych finansów publicznych i funkcje rachunkowości budżetowej. Identyfikuje wzajemne relacje pomiędzy sektorem budżetowym i ich oddziaływanie na zmiany struktur systemowych. Rozpoznaje procesy zmian struktury i powiązania rachunkowości budżetowej, sprawozdawczości budżetowej i controllingu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36C1D" w14:textId="77777777" w:rsidR="00310AB9" w:rsidRDefault="00310AB9" w:rsidP="00275107">
            <w:pPr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K_W01</w:t>
            </w:r>
          </w:p>
          <w:p w14:paraId="6D376BF9" w14:textId="1BE4CC11" w:rsidR="00310AB9" w:rsidRDefault="00310AB9" w:rsidP="00275107">
            <w:pPr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 _W07</w:t>
            </w:r>
          </w:p>
          <w:p w14:paraId="02362EB0" w14:textId="7A9435AE" w:rsidR="00310AB9" w:rsidRDefault="00310AB9" w:rsidP="00275107">
            <w:pPr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 _W08</w:t>
            </w:r>
          </w:p>
          <w:p w14:paraId="73A9D9E5" w14:textId="77777777" w:rsidR="00310AB9" w:rsidRDefault="00310AB9" w:rsidP="00275107">
            <w:pPr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w:rsidR="00310AB9" w14:paraId="0786835F" w14:textId="77777777" w:rsidTr="00310AB9"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00A20" w14:textId="77777777" w:rsidR="00310AB9" w:rsidRDefault="00310AB9" w:rsidP="00310AB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EK_02</w:t>
            </w:r>
          </w:p>
        </w:tc>
        <w:tc>
          <w:tcPr>
            <w:tcW w:w="5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13F73" w14:textId="12011FB4" w:rsidR="00310AB9" w:rsidRDefault="00310AB9" w:rsidP="00310AB9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Posiada wiedzę o czynnikach decydujących o odmienności rachunkowości budżetu. Zna podstawowe zasady, normy i koncepcje organizacji budżetu poprzez system rachunkowości oraz odpowiednie metody i zasady controllingu. 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BDFBE" w14:textId="237C5FB2" w:rsidR="00310AB9" w:rsidRDefault="00310AB9" w:rsidP="00275107">
            <w:pPr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 _W02</w:t>
            </w:r>
          </w:p>
          <w:p w14:paraId="6D581C59" w14:textId="77777777" w:rsidR="00310AB9" w:rsidRDefault="00310AB9" w:rsidP="00275107">
            <w:pPr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 _W04</w:t>
            </w:r>
          </w:p>
          <w:p w14:paraId="21334202" w14:textId="5B77AD35" w:rsidR="00310AB9" w:rsidRDefault="00310AB9" w:rsidP="00275107">
            <w:pPr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4678133A" w14:textId="77777777" w:rsidR="00310AB9" w:rsidRDefault="00310AB9" w:rsidP="00275107">
            <w:pPr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w:rsidR="00310AB9" w14:paraId="04715C11" w14:textId="77777777" w:rsidTr="00310AB9"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A8B2F" w14:textId="774540BD" w:rsidR="00310AB9" w:rsidRDefault="00310AB9" w:rsidP="00310AB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</w:t>
            </w:r>
            <w:r w:rsidR="003971EE">
              <w:rPr>
                <w:rFonts w:ascii="Corbel" w:hAnsi="Corbel"/>
                <w:b w:val="0"/>
                <w:szCs w:val="24"/>
              </w:rPr>
              <w:t>3</w:t>
            </w:r>
          </w:p>
        </w:tc>
        <w:tc>
          <w:tcPr>
            <w:tcW w:w="5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A6256" w14:textId="471EB78B" w:rsidR="00310AB9" w:rsidRDefault="00310AB9" w:rsidP="00310AB9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Potrafi posiadając wiedzę ekonomiczną pozyskiwać i analizować dane w zakresie tworzenia budżetów i innych planów finansowych według klasyfikacji budżetowej i struktury dysponenckiej.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B7C65" w14:textId="7A3E548A" w:rsidR="00310AB9" w:rsidRDefault="00310AB9" w:rsidP="00275107">
            <w:pPr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 _U01</w:t>
            </w:r>
          </w:p>
          <w:p w14:paraId="12B9B5E3" w14:textId="77777777" w:rsidR="00310AB9" w:rsidRDefault="00310AB9" w:rsidP="00275107">
            <w:pPr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 _U11</w:t>
            </w:r>
          </w:p>
          <w:p w14:paraId="0AEB6AEA" w14:textId="530ED2C4" w:rsidR="00310AB9" w:rsidRDefault="00310AB9" w:rsidP="00275107">
            <w:pPr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 _U06</w:t>
            </w:r>
          </w:p>
        </w:tc>
      </w:tr>
      <w:tr w:rsidR="00310AB9" w14:paraId="37A3832D" w14:textId="77777777" w:rsidTr="00310AB9"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5AF7A" w14:textId="20C2938C" w:rsidR="00310AB9" w:rsidRDefault="00310AB9" w:rsidP="00310AB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</w:t>
            </w:r>
            <w:r w:rsidR="003971EE">
              <w:rPr>
                <w:rFonts w:ascii="Corbel" w:hAnsi="Corbel"/>
                <w:b w:val="0"/>
                <w:szCs w:val="24"/>
              </w:rPr>
              <w:t>4</w:t>
            </w:r>
          </w:p>
        </w:tc>
        <w:tc>
          <w:tcPr>
            <w:tcW w:w="5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990C0" w14:textId="3D457A51" w:rsidR="00310AB9" w:rsidRDefault="00310AB9" w:rsidP="00310AB9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Potrafi właściwie analizować zjawiska i procesy </w:t>
            </w:r>
            <w:r>
              <w:rPr>
                <w:rFonts w:ascii="Corbel" w:hAnsi="Corbel"/>
                <w:sz w:val="24"/>
                <w:szCs w:val="24"/>
              </w:rPr>
              <w:lastRenderedPageBreak/>
              <w:t>zachodzące w sektorze budżetowym na podstawie danych ewidencji księgowej i sprawozdań z wykonania budżetu. Posiada umiejętność wykorzystywania narzędzi i metod prognozowania w efektywności i wzmacnianiu oszczędności środków publicznych oraz gospodarowaniu mieniem publicznym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2B66C" w14:textId="77777777" w:rsidR="00310AB9" w:rsidRDefault="00310AB9" w:rsidP="00275107">
            <w:pPr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K _U04</w:t>
            </w:r>
          </w:p>
          <w:p w14:paraId="769D0833" w14:textId="77777777" w:rsidR="00310AB9" w:rsidRDefault="00310AB9" w:rsidP="00275107">
            <w:pPr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K _U03</w:t>
            </w:r>
          </w:p>
          <w:p w14:paraId="01508ADC" w14:textId="77777777" w:rsidR="00310AB9" w:rsidRDefault="00310AB9" w:rsidP="00275107">
            <w:pPr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09EBD6FE" w14:textId="77777777" w:rsidR="00310AB9" w:rsidRDefault="00310AB9" w:rsidP="00275107">
            <w:pPr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w:rsidR="00310AB9" w14:paraId="7E353629" w14:textId="77777777" w:rsidTr="00310AB9"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C1D78" w14:textId="07A37A4C" w:rsidR="00310AB9" w:rsidRDefault="00310AB9" w:rsidP="00310AB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lastRenderedPageBreak/>
              <w:t>EK_0</w:t>
            </w:r>
            <w:r w:rsidR="003971EE">
              <w:rPr>
                <w:rFonts w:ascii="Corbel" w:hAnsi="Corbel"/>
                <w:b w:val="0"/>
                <w:szCs w:val="24"/>
              </w:rPr>
              <w:t>5</w:t>
            </w:r>
          </w:p>
        </w:tc>
        <w:tc>
          <w:tcPr>
            <w:tcW w:w="5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344BB" w14:textId="1C4694D4" w:rsidR="00310AB9" w:rsidRDefault="00310AB9" w:rsidP="00310AB9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Posiada kompetencje do podejmowania decyzji finansowych w sektorze budżetowym w pionie księgowości i controllingu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0A65A" w14:textId="4E551EA6" w:rsidR="00310AB9" w:rsidRDefault="00310AB9" w:rsidP="00275107">
            <w:pPr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 _K02</w:t>
            </w:r>
          </w:p>
          <w:p w14:paraId="5D5AC49A" w14:textId="43D2E809" w:rsidR="00310AB9" w:rsidRDefault="00310AB9" w:rsidP="00275107">
            <w:pPr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w:rsidR="00310AB9" w14:paraId="2C3F4EC9" w14:textId="77777777" w:rsidTr="00310AB9"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BCA83" w14:textId="3F5643C1" w:rsidR="00310AB9" w:rsidRDefault="00310AB9" w:rsidP="00310AB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</w:t>
            </w:r>
            <w:r w:rsidR="003971EE">
              <w:rPr>
                <w:rFonts w:ascii="Corbel" w:hAnsi="Corbel"/>
                <w:b w:val="0"/>
                <w:szCs w:val="24"/>
              </w:rPr>
              <w:t>6</w:t>
            </w:r>
          </w:p>
        </w:tc>
        <w:tc>
          <w:tcPr>
            <w:tcW w:w="5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4FB19" w14:textId="2335B57A" w:rsidR="00310AB9" w:rsidRDefault="00310AB9" w:rsidP="00310AB9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Akceptuje różne perspektywy poznawcze zjawisk finansowych w sektorze publicznym i formułuje własne sądy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1E36C" w14:textId="16A64A20" w:rsidR="00310AB9" w:rsidRDefault="00310AB9" w:rsidP="00275107">
            <w:pPr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 _K03</w:t>
            </w:r>
          </w:p>
          <w:p w14:paraId="675E6B17" w14:textId="3285A624" w:rsidR="00310AB9" w:rsidRDefault="00310AB9" w:rsidP="00275107">
            <w:pPr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15B837E9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57B569A1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5A218BB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14:paraId="1B94000C" w14:textId="07ED7AA9" w:rsidR="007327C2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wykładu</w:t>
      </w:r>
    </w:p>
    <w:p w14:paraId="3C87683B" w14:textId="77777777" w:rsidR="007327C2" w:rsidRDefault="007327C2" w:rsidP="007327C2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7327C2" w14:paraId="5A20BAAC" w14:textId="77777777" w:rsidTr="008E50AE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5DDF3" w14:textId="77777777" w:rsidR="007327C2" w:rsidRDefault="007327C2" w:rsidP="008E50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7327C2" w14:paraId="6832DCD2" w14:textId="77777777" w:rsidTr="008E50AE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63B04" w14:textId="77777777" w:rsidR="007327C2" w:rsidRDefault="007327C2" w:rsidP="008E50AE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Wybrane zagadnienia finansów publicznych. Istota i funkcje rachunkowości budżetowej</w:t>
            </w:r>
          </w:p>
        </w:tc>
      </w:tr>
      <w:tr w:rsidR="007327C2" w14:paraId="11BA66BF" w14:textId="77777777" w:rsidTr="008E50AE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E525D" w14:textId="1F6BD7DC" w:rsidR="007327C2" w:rsidRDefault="007327C2" w:rsidP="008E50AE">
            <w:pPr>
              <w:spacing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Control</w:t>
            </w:r>
            <w:r w:rsidR="00876B41">
              <w:rPr>
                <w:rFonts w:ascii="Corbel" w:hAnsi="Corbel"/>
                <w:sz w:val="24"/>
                <w:szCs w:val="24"/>
              </w:rPr>
              <w:t>l</w:t>
            </w:r>
            <w:r>
              <w:rPr>
                <w:rFonts w:ascii="Corbel" w:hAnsi="Corbel"/>
                <w:sz w:val="24"/>
                <w:szCs w:val="24"/>
              </w:rPr>
              <w:t>ing - cel, istota, zadania w podejmowaniu decyzji i kontroli jednostek budżetowych</w:t>
            </w:r>
          </w:p>
        </w:tc>
      </w:tr>
      <w:tr w:rsidR="007327C2" w14:paraId="3DEDE7FF" w14:textId="77777777" w:rsidTr="008E50AE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46044" w14:textId="77777777" w:rsidR="007327C2" w:rsidRDefault="007327C2" w:rsidP="008E50AE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Organizacja rachunkowości budżetowej. Regulacje normatywne i </w:t>
            </w:r>
            <w:proofErr w:type="gramStart"/>
            <w:r>
              <w:rPr>
                <w:rFonts w:ascii="Corbel" w:hAnsi="Corbel"/>
                <w:sz w:val="24"/>
                <w:szCs w:val="24"/>
              </w:rPr>
              <w:t>prawne  Korespondencja</w:t>
            </w:r>
            <w:proofErr w:type="gramEnd"/>
            <w:r>
              <w:rPr>
                <w:rFonts w:ascii="Corbel" w:hAnsi="Corbel"/>
                <w:sz w:val="24"/>
                <w:szCs w:val="24"/>
              </w:rPr>
              <w:t xml:space="preserve"> wybranych kont jednostek budżetowych, zakładów budżetowych i gospodarstw pomocniczych w układzie zespołów </w:t>
            </w:r>
            <w:proofErr w:type="gramStart"/>
            <w:r>
              <w:rPr>
                <w:rFonts w:ascii="Corbel" w:hAnsi="Corbel"/>
                <w:sz w:val="24"/>
                <w:szCs w:val="24"/>
              </w:rPr>
              <w:t>planu  kont</w:t>
            </w:r>
            <w:proofErr w:type="gramEnd"/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7327C2" w14:paraId="2B2542BB" w14:textId="77777777" w:rsidTr="008E50AE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9EC90" w14:textId="77777777" w:rsidR="007327C2" w:rsidRDefault="007327C2" w:rsidP="008E50AE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Specyfika rachunkowości jednostek budżetowych. Specyfika rachunkowości gospodarstw pomocniczych, agencji budżetowych</w:t>
            </w:r>
          </w:p>
        </w:tc>
      </w:tr>
      <w:tr w:rsidR="007327C2" w14:paraId="2674FC81" w14:textId="77777777" w:rsidTr="008E50AE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DC17F" w14:textId="77777777" w:rsidR="007327C2" w:rsidRDefault="007327C2" w:rsidP="008E50AE">
            <w:pPr>
              <w:rPr>
                <w:rFonts w:ascii="Corbel" w:hAnsi="Corbel"/>
                <w:sz w:val="24"/>
                <w:szCs w:val="24"/>
              </w:rPr>
            </w:pPr>
            <w:proofErr w:type="gramStart"/>
            <w:r>
              <w:rPr>
                <w:rFonts w:ascii="Corbel" w:hAnsi="Corbel"/>
                <w:sz w:val="24"/>
                <w:szCs w:val="24"/>
              </w:rPr>
              <w:t>Systematyka ,</w:t>
            </w:r>
            <w:proofErr w:type="gramEnd"/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Corbel" w:hAnsi="Corbel"/>
                <w:sz w:val="24"/>
                <w:szCs w:val="24"/>
              </w:rPr>
              <w:t>ewidencja ,</w:t>
            </w:r>
            <w:proofErr w:type="gramEnd"/>
            <w:r>
              <w:rPr>
                <w:rFonts w:ascii="Corbel" w:hAnsi="Corbel"/>
                <w:sz w:val="24"/>
                <w:szCs w:val="24"/>
              </w:rPr>
              <w:t xml:space="preserve"> rozliczanie kosztów i przychodów </w:t>
            </w:r>
          </w:p>
        </w:tc>
      </w:tr>
      <w:tr w:rsidR="007327C2" w14:paraId="4F61AAC5" w14:textId="77777777" w:rsidTr="008E50AE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7B2C2" w14:textId="0744CF2B" w:rsidR="007327C2" w:rsidRDefault="007327C2" w:rsidP="008E50AE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Decyzje finansowe w JST</w:t>
            </w:r>
          </w:p>
        </w:tc>
      </w:tr>
      <w:tr w:rsidR="007327C2" w14:paraId="09F34BA0" w14:textId="77777777" w:rsidTr="008E50AE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12FCA" w14:textId="77777777" w:rsidR="007327C2" w:rsidRDefault="007327C2" w:rsidP="008E50AE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Instrumenty zarządzanie finansami w jednostkach </w:t>
            </w:r>
            <w:proofErr w:type="gramStart"/>
            <w:r>
              <w:rPr>
                <w:rFonts w:ascii="Corbel" w:hAnsi="Corbel"/>
                <w:sz w:val="24"/>
                <w:szCs w:val="24"/>
              </w:rPr>
              <w:t>budżetowych  .</w:t>
            </w:r>
            <w:proofErr w:type="gramEnd"/>
            <w:r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  <w:tr w:rsidR="007327C2" w14:paraId="4EA6094E" w14:textId="77777777" w:rsidTr="008E50AE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8FAB0" w14:textId="77777777" w:rsidR="007327C2" w:rsidRDefault="007327C2" w:rsidP="008E50AE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Sprawozdawczość budżetowa i finansowa. I analiza w JST</w:t>
            </w:r>
          </w:p>
        </w:tc>
      </w:tr>
      <w:tr w:rsidR="007327C2" w14:paraId="224B10BB" w14:textId="77777777" w:rsidTr="008E50AE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FC73B" w14:textId="77777777" w:rsidR="007327C2" w:rsidRDefault="007327C2" w:rsidP="008E50AE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Zrównoważona karta wyników</w:t>
            </w:r>
          </w:p>
        </w:tc>
      </w:tr>
    </w:tbl>
    <w:p w14:paraId="60A61A07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5F415F0D" w14:textId="585E9713" w:rsidR="0085747A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7327C2" w14:paraId="546F592C" w14:textId="77777777" w:rsidTr="008E50AE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0A38E" w14:textId="77777777" w:rsidR="007327C2" w:rsidRDefault="007327C2" w:rsidP="008E50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7327C2" w14:paraId="3E9C965D" w14:textId="77777777" w:rsidTr="008E50AE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CDDFA" w14:textId="77777777" w:rsidR="007327C2" w:rsidRDefault="007327C2" w:rsidP="008E50AE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Rachunkowości budżetowa i controling</w:t>
            </w:r>
            <w:proofErr w:type="gramStart"/>
            <w:r>
              <w:rPr>
                <w:rFonts w:ascii="Corbel" w:hAnsi="Corbel"/>
                <w:sz w:val="24"/>
                <w:szCs w:val="24"/>
              </w:rPr>
              <w:t>-  istota</w:t>
            </w:r>
            <w:proofErr w:type="gramEnd"/>
            <w:r>
              <w:rPr>
                <w:rFonts w:ascii="Corbel" w:hAnsi="Corbel"/>
                <w:sz w:val="24"/>
                <w:szCs w:val="24"/>
              </w:rPr>
              <w:t xml:space="preserve"> i znaczenie w procesie zarządzania</w:t>
            </w:r>
          </w:p>
        </w:tc>
      </w:tr>
      <w:tr w:rsidR="007327C2" w14:paraId="1A37C461" w14:textId="77777777" w:rsidTr="008E50AE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13FC2" w14:textId="77777777" w:rsidR="007327C2" w:rsidRDefault="007327C2" w:rsidP="008E50AE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 xml:space="preserve">Organizacja rachunkowości budżetowej.   </w:t>
            </w:r>
          </w:p>
        </w:tc>
      </w:tr>
      <w:tr w:rsidR="007327C2" w14:paraId="7DFBBC6E" w14:textId="77777777" w:rsidTr="008E50AE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57AFA" w14:textId="77777777" w:rsidR="007327C2" w:rsidRDefault="007327C2" w:rsidP="008E50AE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Dziedziny </w:t>
            </w:r>
            <w:proofErr w:type="gramStart"/>
            <w:r>
              <w:rPr>
                <w:rFonts w:ascii="Corbel" w:hAnsi="Corbel"/>
                <w:sz w:val="24"/>
                <w:szCs w:val="24"/>
              </w:rPr>
              <w:t>zarządzania  w</w:t>
            </w:r>
            <w:proofErr w:type="gramEnd"/>
            <w:r>
              <w:rPr>
                <w:rFonts w:ascii="Corbel" w:hAnsi="Corbel"/>
                <w:sz w:val="24"/>
                <w:szCs w:val="24"/>
              </w:rPr>
              <w:t xml:space="preserve"> sektorze publicznym</w:t>
            </w:r>
          </w:p>
        </w:tc>
      </w:tr>
      <w:tr w:rsidR="007327C2" w14:paraId="5F33531A" w14:textId="77777777" w:rsidTr="008E50AE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8D294" w14:textId="77777777" w:rsidR="007327C2" w:rsidRDefault="007327C2" w:rsidP="008E50AE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Gospodarka finansowa jednostek organizacyjnych sektora finansów publicznych</w:t>
            </w:r>
          </w:p>
        </w:tc>
      </w:tr>
      <w:tr w:rsidR="007327C2" w14:paraId="7F845462" w14:textId="77777777" w:rsidTr="008E50AE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7F665" w14:textId="77777777" w:rsidR="007327C2" w:rsidRDefault="007327C2" w:rsidP="008E50AE">
            <w:pPr>
              <w:rPr>
                <w:rFonts w:ascii="Corbel" w:hAnsi="Corbel"/>
                <w:sz w:val="24"/>
                <w:szCs w:val="24"/>
              </w:rPr>
            </w:pPr>
            <w:proofErr w:type="gramStart"/>
            <w:r>
              <w:rPr>
                <w:rFonts w:ascii="Corbel" w:hAnsi="Corbel"/>
                <w:sz w:val="24"/>
                <w:szCs w:val="24"/>
              </w:rPr>
              <w:t>Systematyka ,</w:t>
            </w:r>
            <w:proofErr w:type="gramEnd"/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Corbel" w:hAnsi="Corbel"/>
                <w:sz w:val="24"/>
                <w:szCs w:val="24"/>
              </w:rPr>
              <w:t>ewidencja ,</w:t>
            </w:r>
            <w:proofErr w:type="gramEnd"/>
            <w:r>
              <w:rPr>
                <w:rFonts w:ascii="Corbel" w:hAnsi="Corbel"/>
                <w:sz w:val="24"/>
                <w:szCs w:val="24"/>
              </w:rPr>
              <w:t xml:space="preserve"> rozliczanie kosztów i przychodów </w:t>
            </w:r>
          </w:p>
        </w:tc>
      </w:tr>
      <w:tr w:rsidR="007327C2" w14:paraId="0C801EA0" w14:textId="77777777" w:rsidTr="008E50AE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62FB0" w14:textId="77777777" w:rsidR="007327C2" w:rsidRDefault="007327C2" w:rsidP="008E50AE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Księgowanie operacji w jednostkach </w:t>
            </w:r>
            <w:proofErr w:type="gramStart"/>
            <w:r>
              <w:rPr>
                <w:rFonts w:ascii="Corbel" w:hAnsi="Corbel"/>
                <w:sz w:val="24"/>
                <w:szCs w:val="24"/>
              </w:rPr>
              <w:t>budżetowych .</w:t>
            </w:r>
            <w:proofErr w:type="gramEnd"/>
            <w:r>
              <w:rPr>
                <w:rFonts w:ascii="Corbel" w:hAnsi="Corbel"/>
                <w:sz w:val="24"/>
                <w:szCs w:val="24"/>
              </w:rPr>
              <w:t xml:space="preserve"> Ewidencja zaangażowania.</w:t>
            </w:r>
          </w:p>
        </w:tc>
      </w:tr>
      <w:tr w:rsidR="007327C2" w14:paraId="3149F379" w14:textId="77777777" w:rsidTr="008E50AE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38FA2" w14:textId="77777777" w:rsidR="007327C2" w:rsidRDefault="007327C2" w:rsidP="008E50AE">
            <w:pPr>
              <w:rPr>
                <w:rFonts w:ascii="Corbel" w:hAnsi="Corbel"/>
                <w:sz w:val="24"/>
                <w:szCs w:val="24"/>
              </w:rPr>
            </w:pPr>
            <w:proofErr w:type="gramStart"/>
            <w:r>
              <w:rPr>
                <w:rFonts w:ascii="Corbel" w:hAnsi="Corbel"/>
                <w:sz w:val="24"/>
                <w:szCs w:val="24"/>
              </w:rPr>
              <w:t>Ewidencja  wydatków</w:t>
            </w:r>
            <w:proofErr w:type="gramEnd"/>
            <w:r>
              <w:rPr>
                <w:rFonts w:ascii="Corbel" w:hAnsi="Corbel"/>
                <w:sz w:val="24"/>
                <w:szCs w:val="24"/>
              </w:rPr>
              <w:t xml:space="preserve"> i kosztów jednostek budżetowych.</w:t>
            </w:r>
          </w:p>
        </w:tc>
      </w:tr>
      <w:tr w:rsidR="007327C2" w14:paraId="2550D2DD" w14:textId="77777777" w:rsidTr="008E50AE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E3694" w14:textId="77777777" w:rsidR="007327C2" w:rsidRDefault="007327C2" w:rsidP="008E50AE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Ewidencja syntetyczna i analityczna dochodów budżetowych. </w:t>
            </w:r>
          </w:p>
        </w:tc>
      </w:tr>
      <w:tr w:rsidR="007327C2" w14:paraId="7033B867" w14:textId="77777777" w:rsidTr="008E50AE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62EF2" w14:textId="77777777" w:rsidR="007327C2" w:rsidRDefault="007327C2" w:rsidP="008E50AE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Zasady ustalania i rozliczania wyniku finansowego w jednostkach budżetowych.</w:t>
            </w:r>
          </w:p>
        </w:tc>
      </w:tr>
      <w:tr w:rsidR="007327C2" w14:paraId="64E6AC3B" w14:textId="77777777" w:rsidTr="008E50AE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633FE" w14:textId="77777777" w:rsidR="007327C2" w:rsidRDefault="007327C2" w:rsidP="008E50AE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Efektywność ośrodków odpowiedzialności – mierniki oceny wybranych ośrodków odpowiedzialności.</w:t>
            </w:r>
          </w:p>
          <w:p w14:paraId="39755265" w14:textId="77777777" w:rsidR="007327C2" w:rsidRDefault="007327C2" w:rsidP="008E50AE">
            <w:pPr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Obliczanie wskaźników oceny zarządzania budżetem JST</w:t>
            </w:r>
          </w:p>
        </w:tc>
      </w:tr>
    </w:tbl>
    <w:p w14:paraId="1E5F8295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12144C0" w14:textId="261C961A" w:rsidR="0085747A" w:rsidRDefault="009F4610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14:paraId="31B7192C" w14:textId="77777777" w:rsidR="00E71DC4" w:rsidRPr="009C54AE" w:rsidRDefault="00E71DC4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</w:p>
    <w:p w14:paraId="39482263" w14:textId="77777777" w:rsidR="00E71DC4" w:rsidRPr="00E71DC4" w:rsidRDefault="00E71DC4" w:rsidP="00E71DC4">
      <w:pPr>
        <w:pStyle w:val="Punktygwne"/>
        <w:spacing w:before="0" w:after="0"/>
        <w:jc w:val="both"/>
        <w:rPr>
          <w:rFonts w:ascii="Corbel" w:hAnsi="Corbel"/>
          <w:b w:val="0"/>
          <w:iCs/>
          <w:smallCaps w:val="0"/>
          <w:szCs w:val="24"/>
        </w:rPr>
      </w:pPr>
      <w:r w:rsidRPr="00E71DC4">
        <w:rPr>
          <w:rFonts w:ascii="Corbel" w:hAnsi="Corbel"/>
          <w:b w:val="0"/>
          <w:iCs/>
          <w:smallCaps w:val="0"/>
          <w:szCs w:val="24"/>
        </w:rPr>
        <w:t xml:space="preserve">Wykład z prezentacją multimedialną </w:t>
      </w:r>
    </w:p>
    <w:p w14:paraId="1F5BF6ED" w14:textId="77777777" w:rsidR="00E71DC4" w:rsidRPr="00E71DC4" w:rsidRDefault="00E71DC4" w:rsidP="00E71DC4">
      <w:pPr>
        <w:pStyle w:val="Punktygwne"/>
        <w:tabs>
          <w:tab w:val="left" w:pos="284"/>
        </w:tabs>
        <w:spacing w:before="0" w:after="0"/>
        <w:rPr>
          <w:rFonts w:ascii="Corbel" w:hAnsi="Corbel"/>
          <w:iCs/>
          <w:smallCaps w:val="0"/>
          <w:szCs w:val="24"/>
        </w:rPr>
      </w:pPr>
      <w:proofErr w:type="gramStart"/>
      <w:r w:rsidRPr="00E71DC4">
        <w:rPr>
          <w:rFonts w:ascii="Corbel" w:hAnsi="Corbel"/>
          <w:b w:val="0"/>
          <w:iCs/>
          <w:smallCaps w:val="0"/>
          <w:szCs w:val="24"/>
        </w:rPr>
        <w:t>Ćwiczenia:  praca</w:t>
      </w:r>
      <w:proofErr w:type="gramEnd"/>
      <w:r w:rsidRPr="00E71DC4">
        <w:rPr>
          <w:rFonts w:ascii="Corbel" w:hAnsi="Corbel"/>
          <w:b w:val="0"/>
          <w:iCs/>
          <w:smallCaps w:val="0"/>
          <w:szCs w:val="24"/>
        </w:rPr>
        <w:t xml:space="preserve"> w grupach (rozwiązywanie zadań, dyskusja)</w:t>
      </w:r>
    </w:p>
    <w:p w14:paraId="0457638D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401EEAB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392DF727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14:paraId="336F75A0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6004886" w14:textId="10C59FC0" w:rsidR="0085747A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088E3DBA" w14:textId="53E2CC28" w:rsidR="007327C2" w:rsidRDefault="007327C2" w:rsidP="007327C2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97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14"/>
        <w:gridCol w:w="5635"/>
        <w:gridCol w:w="2107"/>
        <w:gridCol w:w="9"/>
      </w:tblGrid>
      <w:tr w:rsidR="00310AB9" w:rsidRPr="00C50DF5" w14:paraId="51A5AA20" w14:textId="77777777" w:rsidTr="00310AB9">
        <w:tc>
          <w:tcPr>
            <w:tcW w:w="2014" w:type="dxa"/>
            <w:vAlign w:val="center"/>
          </w:tcPr>
          <w:p w14:paraId="4322E809" w14:textId="77777777" w:rsidR="00310AB9" w:rsidRPr="00C50DF5" w:rsidRDefault="00310AB9" w:rsidP="00AD5C56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C50DF5">
              <w:rPr>
                <w:rFonts w:ascii="Corbel" w:hAnsi="Corbel"/>
                <w:sz w:val="24"/>
                <w:szCs w:val="24"/>
              </w:rPr>
              <w:t>Symbol efektu</w:t>
            </w:r>
          </w:p>
        </w:tc>
        <w:tc>
          <w:tcPr>
            <w:tcW w:w="5635" w:type="dxa"/>
            <w:vAlign w:val="center"/>
          </w:tcPr>
          <w:p w14:paraId="2D2C6C33" w14:textId="77777777" w:rsidR="00310AB9" w:rsidRPr="00C50DF5" w:rsidRDefault="00310AB9" w:rsidP="00AD5C56">
            <w:pPr>
              <w:spacing w:after="0" w:line="240" w:lineRule="auto"/>
              <w:jc w:val="center"/>
              <w:rPr>
                <w:rFonts w:ascii="Corbel" w:hAnsi="Corbel"/>
                <w:color w:val="000000"/>
                <w:sz w:val="24"/>
                <w:szCs w:val="24"/>
              </w:rPr>
            </w:pPr>
            <w:r w:rsidRPr="00C50DF5">
              <w:rPr>
                <w:rFonts w:ascii="Corbel" w:hAnsi="Corbel"/>
                <w:color w:val="000000"/>
                <w:sz w:val="24"/>
                <w:szCs w:val="24"/>
              </w:rPr>
              <w:t>Metody oceny efektów uczenia się</w:t>
            </w:r>
          </w:p>
          <w:p w14:paraId="1C3FAC95" w14:textId="77777777" w:rsidR="00310AB9" w:rsidRPr="00C50DF5" w:rsidRDefault="00310AB9" w:rsidP="00AD5C56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C50DF5">
              <w:rPr>
                <w:rFonts w:ascii="Corbel" w:hAnsi="Corbel"/>
                <w:color w:val="000000"/>
                <w:sz w:val="24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16" w:type="dxa"/>
            <w:gridSpan w:val="2"/>
            <w:vAlign w:val="center"/>
          </w:tcPr>
          <w:p w14:paraId="51CC919E" w14:textId="77777777" w:rsidR="00310AB9" w:rsidRPr="00C50DF5" w:rsidRDefault="00310AB9" w:rsidP="00AD5C56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C50DF5">
              <w:rPr>
                <w:rFonts w:ascii="Corbel" w:hAnsi="Corbel"/>
                <w:sz w:val="24"/>
                <w:szCs w:val="24"/>
              </w:rPr>
              <w:t xml:space="preserve">Forma zajęć dydaktycznych </w:t>
            </w:r>
          </w:p>
          <w:p w14:paraId="2FFB2ACC" w14:textId="77777777" w:rsidR="00310AB9" w:rsidRPr="00C50DF5" w:rsidRDefault="00310AB9" w:rsidP="00AD5C56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C50DF5">
              <w:rPr>
                <w:rFonts w:ascii="Corbel" w:hAnsi="Corbel"/>
                <w:sz w:val="24"/>
                <w:szCs w:val="24"/>
              </w:rPr>
              <w:t>(w, ćw, …)</w:t>
            </w:r>
          </w:p>
        </w:tc>
      </w:tr>
      <w:tr w:rsidR="007327C2" w14:paraId="440AB09B" w14:textId="77777777" w:rsidTr="00310AB9">
        <w:trPr>
          <w:gridAfter w:val="1"/>
          <w:wAfter w:w="9" w:type="dxa"/>
        </w:trPr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6C6E9" w14:textId="77777777" w:rsidR="007327C2" w:rsidRDefault="007327C2" w:rsidP="008E50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</w:t>
            </w:r>
            <w:r>
              <w:rPr>
                <w:rFonts w:ascii="Corbel" w:hAnsi="Corbel"/>
                <w:b w:val="0"/>
                <w:szCs w:val="24"/>
              </w:rPr>
              <w:softHyphen/>
              <w:t>_01</w:t>
            </w:r>
          </w:p>
        </w:tc>
        <w:tc>
          <w:tcPr>
            <w:tcW w:w="5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9AF7D" w14:textId="77777777" w:rsidR="007327C2" w:rsidRDefault="007327C2" w:rsidP="008E50AE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kolokwium, egzamin pisemny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E15E5" w14:textId="77777777" w:rsidR="007327C2" w:rsidRDefault="007327C2" w:rsidP="008E50AE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wykład, ćwiczenia</w:t>
            </w:r>
          </w:p>
        </w:tc>
      </w:tr>
      <w:tr w:rsidR="007327C2" w14:paraId="50483053" w14:textId="77777777" w:rsidTr="00310AB9">
        <w:trPr>
          <w:gridAfter w:val="1"/>
          <w:wAfter w:w="9" w:type="dxa"/>
        </w:trPr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60FE9" w14:textId="77777777" w:rsidR="007327C2" w:rsidRDefault="007327C2" w:rsidP="008E50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EK_02</w:t>
            </w:r>
          </w:p>
        </w:tc>
        <w:tc>
          <w:tcPr>
            <w:tcW w:w="5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D432B" w14:textId="77777777" w:rsidR="007327C2" w:rsidRDefault="007327C2" w:rsidP="008E50AE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kolokwium, egzamin pisemny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6CD8B" w14:textId="77777777" w:rsidR="007327C2" w:rsidRDefault="007327C2" w:rsidP="008E50AE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wykład, ćwiczenia</w:t>
            </w:r>
          </w:p>
        </w:tc>
      </w:tr>
      <w:tr w:rsidR="007327C2" w14:paraId="77870A21" w14:textId="77777777" w:rsidTr="00310AB9">
        <w:trPr>
          <w:gridAfter w:val="1"/>
          <w:wAfter w:w="9" w:type="dxa"/>
        </w:trPr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2D077" w14:textId="159C597E" w:rsidR="007327C2" w:rsidRDefault="007327C2" w:rsidP="008E50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</w:t>
            </w:r>
            <w:r w:rsidR="003971EE">
              <w:rPr>
                <w:rFonts w:ascii="Corbel" w:hAnsi="Corbel"/>
                <w:b w:val="0"/>
                <w:szCs w:val="24"/>
              </w:rPr>
              <w:t>3</w:t>
            </w:r>
          </w:p>
        </w:tc>
        <w:tc>
          <w:tcPr>
            <w:tcW w:w="5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47025" w14:textId="77777777" w:rsidR="007327C2" w:rsidRDefault="007327C2" w:rsidP="008E50AE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kolokwium, egzamin pisemny, ocena umiejętności dokonywania analiz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F32A7" w14:textId="77777777" w:rsidR="007327C2" w:rsidRDefault="007327C2" w:rsidP="008E50AE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wykład, ćwiczenia</w:t>
            </w:r>
          </w:p>
        </w:tc>
      </w:tr>
      <w:tr w:rsidR="007327C2" w14:paraId="193065E1" w14:textId="77777777" w:rsidTr="00310AB9">
        <w:trPr>
          <w:gridAfter w:val="1"/>
          <w:wAfter w:w="9" w:type="dxa"/>
        </w:trPr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C8F8C" w14:textId="7623BCE1" w:rsidR="007327C2" w:rsidRDefault="007327C2" w:rsidP="008E50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</w:t>
            </w:r>
            <w:r w:rsidR="003971EE">
              <w:rPr>
                <w:rFonts w:ascii="Corbel" w:hAnsi="Corbel"/>
                <w:b w:val="0"/>
                <w:szCs w:val="24"/>
              </w:rPr>
              <w:t>4</w:t>
            </w:r>
          </w:p>
        </w:tc>
        <w:tc>
          <w:tcPr>
            <w:tcW w:w="5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BB591" w14:textId="77777777" w:rsidR="007327C2" w:rsidRDefault="007327C2" w:rsidP="008E50AE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kolokwium, egzamin pisemny, ocena umiejętności dokonywania analiz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14EFF" w14:textId="77777777" w:rsidR="007327C2" w:rsidRDefault="007327C2" w:rsidP="008E50AE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wykład, ćwiczenia</w:t>
            </w:r>
          </w:p>
        </w:tc>
      </w:tr>
      <w:tr w:rsidR="007327C2" w14:paraId="714F3337" w14:textId="77777777" w:rsidTr="00310AB9">
        <w:trPr>
          <w:gridAfter w:val="1"/>
          <w:wAfter w:w="9" w:type="dxa"/>
        </w:trPr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12906" w14:textId="50B8571C" w:rsidR="007327C2" w:rsidRDefault="007327C2" w:rsidP="008E50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</w:t>
            </w:r>
            <w:r w:rsidR="003971EE">
              <w:rPr>
                <w:rFonts w:ascii="Corbel" w:hAnsi="Corbel"/>
                <w:b w:val="0"/>
                <w:szCs w:val="24"/>
              </w:rPr>
              <w:t>5</w:t>
            </w:r>
          </w:p>
        </w:tc>
        <w:tc>
          <w:tcPr>
            <w:tcW w:w="5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FC58A" w14:textId="77777777" w:rsidR="007327C2" w:rsidRDefault="007327C2" w:rsidP="008E50AE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kolokwium, egzamin pisemny, ocena umiejętności dokonywania analiz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A0A70" w14:textId="77777777" w:rsidR="007327C2" w:rsidRDefault="007327C2" w:rsidP="008E50AE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wykład, ćwiczenia</w:t>
            </w:r>
          </w:p>
        </w:tc>
      </w:tr>
      <w:tr w:rsidR="007327C2" w14:paraId="7621A590" w14:textId="77777777" w:rsidTr="00310AB9">
        <w:trPr>
          <w:gridAfter w:val="1"/>
          <w:wAfter w:w="9" w:type="dxa"/>
        </w:trPr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CBE98" w14:textId="5AC446D6" w:rsidR="007327C2" w:rsidRDefault="007327C2" w:rsidP="008E50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</w:t>
            </w:r>
            <w:r w:rsidR="003971EE">
              <w:rPr>
                <w:rFonts w:ascii="Corbel" w:hAnsi="Corbel"/>
                <w:b w:val="0"/>
                <w:szCs w:val="24"/>
              </w:rPr>
              <w:t>6</w:t>
            </w:r>
          </w:p>
        </w:tc>
        <w:tc>
          <w:tcPr>
            <w:tcW w:w="5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87934" w14:textId="77777777" w:rsidR="007327C2" w:rsidRDefault="007327C2" w:rsidP="008E50AE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kolokwium, egzamin pisemny, ocena umiejętności dokonywania analiz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E8B45" w14:textId="77777777" w:rsidR="007327C2" w:rsidRDefault="007327C2" w:rsidP="008E50AE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wykład, ćwiczenia</w:t>
            </w:r>
          </w:p>
        </w:tc>
      </w:tr>
    </w:tbl>
    <w:p w14:paraId="3EBEEE3A" w14:textId="77777777" w:rsidR="007327C2" w:rsidRPr="009C54AE" w:rsidRDefault="007327C2" w:rsidP="007327C2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63EB2EDE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F2DCE98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B5B6A05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14:paraId="3CFF22A0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0228B82D" w14:textId="77777777" w:rsidTr="00923D7D">
        <w:tc>
          <w:tcPr>
            <w:tcW w:w="9670" w:type="dxa"/>
          </w:tcPr>
          <w:p w14:paraId="2628D4FC" w14:textId="77777777" w:rsidR="007327C2" w:rsidRPr="00310AB9" w:rsidRDefault="007327C2" w:rsidP="007327C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10AB9">
              <w:rPr>
                <w:rFonts w:ascii="Corbel" w:hAnsi="Corbel"/>
                <w:b w:val="0"/>
                <w:smallCaps w:val="0"/>
                <w:szCs w:val="24"/>
              </w:rPr>
              <w:t xml:space="preserve">Zaliczenie ćwiczeń na podstawie oceny </w:t>
            </w:r>
            <w:proofErr w:type="gramStart"/>
            <w:r w:rsidRPr="00310AB9">
              <w:rPr>
                <w:rFonts w:ascii="Corbel" w:hAnsi="Corbel"/>
                <w:b w:val="0"/>
                <w:smallCaps w:val="0"/>
                <w:szCs w:val="24"/>
              </w:rPr>
              <w:t>z  kolokwium</w:t>
            </w:r>
            <w:proofErr w:type="gramEnd"/>
            <w:r w:rsidRPr="00310AB9">
              <w:rPr>
                <w:rFonts w:ascii="Corbel" w:hAnsi="Corbel"/>
                <w:b w:val="0"/>
                <w:smallCaps w:val="0"/>
                <w:szCs w:val="24"/>
              </w:rPr>
              <w:t>, pracy kontrolnej oraz aktywności na zajęciach.</w:t>
            </w:r>
          </w:p>
          <w:p w14:paraId="32F528BD" w14:textId="44386975" w:rsidR="0085747A" w:rsidRPr="00310AB9" w:rsidRDefault="007327C2" w:rsidP="00E71DC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10AB9">
              <w:rPr>
                <w:rFonts w:ascii="Corbel" w:hAnsi="Corbel"/>
                <w:b w:val="0"/>
                <w:smallCaps w:val="0"/>
                <w:szCs w:val="24"/>
              </w:rPr>
              <w:t>Zaliczenie egzaminu- uzyskanie min.51% ogólnej liczby punktów z pracy pisemnej</w:t>
            </w:r>
          </w:p>
        </w:tc>
      </w:tr>
    </w:tbl>
    <w:p w14:paraId="6F2E3DD5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C070A04" w14:textId="320D52A5" w:rsidR="009F4610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44285996" w14:textId="5B019A92" w:rsidR="007327C2" w:rsidRDefault="007327C2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7327C2" w14:paraId="4B2B0466" w14:textId="77777777" w:rsidTr="008E50AE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61C527" w14:textId="77777777" w:rsidR="007327C2" w:rsidRDefault="007327C2" w:rsidP="008E50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D53A50" w14:textId="77777777" w:rsidR="007327C2" w:rsidRDefault="007327C2" w:rsidP="008E50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7327C2" w14:paraId="35510E4F" w14:textId="77777777" w:rsidTr="008E50AE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4A847" w14:textId="49BE30AF" w:rsidR="007327C2" w:rsidRDefault="007327C2" w:rsidP="005C172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gramStart"/>
            <w:r>
              <w:rPr>
                <w:rFonts w:ascii="Corbel" w:hAnsi="Corbel"/>
                <w:sz w:val="24"/>
                <w:szCs w:val="24"/>
              </w:rPr>
              <w:t>z  harmonogramu</w:t>
            </w:r>
            <w:proofErr w:type="gramEnd"/>
            <w:r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882DC" w14:textId="77777777" w:rsidR="007327C2" w:rsidRDefault="007327C2" w:rsidP="00310AB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7327C2" w14:paraId="467703E8" w14:textId="77777777" w:rsidTr="008E50AE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EC51E" w14:textId="77777777" w:rsidR="007327C2" w:rsidRDefault="007327C2" w:rsidP="008E50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Inne z udziałem nauczyciela akademickiego</w:t>
            </w:r>
          </w:p>
          <w:p w14:paraId="42FCD043" w14:textId="77777777" w:rsidR="007327C2" w:rsidRDefault="007327C2" w:rsidP="008E50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E754D" w14:textId="34A6466A" w:rsidR="007327C2" w:rsidRDefault="00737343" w:rsidP="00310AB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7327C2" w14:paraId="44CA8F20" w14:textId="77777777" w:rsidTr="008E50AE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72C8D" w14:textId="60E9E22E" w:rsidR="007327C2" w:rsidRDefault="007327C2" w:rsidP="00E71DC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E71DC4">
              <w:rPr>
                <w:rFonts w:ascii="Corbel" w:hAnsi="Corbel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sz w:val="24"/>
                <w:szCs w:val="24"/>
              </w:rPr>
              <w:t xml:space="preserve">(przygotowanie do zajęć, egzaminu, </w:t>
            </w:r>
            <w:r w:rsidR="00E71DC4">
              <w:rPr>
                <w:rFonts w:ascii="Corbel" w:hAnsi="Corbel"/>
                <w:sz w:val="24"/>
                <w:szCs w:val="24"/>
              </w:rPr>
              <w:t>pracy kontrolnej</w:t>
            </w:r>
            <w:r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50B98" w14:textId="43FB2EC4" w:rsidR="007327C2" w:rsidRDefault="00737343" w:rsidP="00310AB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40</w:t>
            </w:r>
          </w:p>
        </w:tc>
      </w:tr>
      <w:tr w:rsidR="007327C2" w14:paraId="322C4612" w14:textId="77777777" w:rsidTr="008E50AE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18E5A" w14:textId="77777777" w:rsidR="007327C2" w:rsidRDefault="007327C2" w:rsidP="008E50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ED05C" w14:textId="75F764F4" w:rsidR="007327C2" w:rsidRDefault="00737343" w:rsidP="00310AB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7327C2" w14:paraId="792236CD" w14:textId="77777777" w:rsidTr="008E50AE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8E28C" w14:textId="77777777" w:rsidR="007327C2" w:rsidRDefault="007327C2" w:rsidP="008E50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8160A" w14:textId="536F1D8A" w:rsidR="007327C2" w:rsidRDefault="00737343" w:rsidP="00310AB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1518331E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14299B8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231009B4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950FA8F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14:paraId="72A91451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9"/>
        <w:gridCol w:w="5205"/>
      </w:tblGrid>
      <w:tr w:rsidR="0085747A" w:rsidRPr="009C54AE" w14:paraId="785E8D9C" w14:textId="77777777" w:rsidTr="00594FEB">
        <w:trPr>
          <w:trHeight w:val="397"/>
        </w:trPr>
        <w:tc>
          <w:tcPr>
            <w:tcW w:w="2359" w:type="pct"/>
          </w:tcPr>
          <w:p w14:paraId="5B7D557E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2641" w:type="pct"/>
          </w:tcPr>
          <w:p w14:paraId="7245BC87" w14:textId="7E62681B" w:rsidR="0085747A" w:rsidRPr="009C54AE" w:rsidRDefault="007327C2" w:rsidP="00594FE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9C54AE" w14:paraId="0EF598F1" w14:textId="77777777" w:rsidTr="00594FEB">
        <w:trPr>
          <w:trHeight w:val="397"/>
        </w:trPr>
        <w:tc>
          <w:tcPr>
            <w:tcW w:w="2359" w:type="pct"/>
          </w:tcPr>
          <w:p w14:paraId="5E6BA290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2641" w:type="pct"/>
          </w:tcPr>
          <w:p w14:paraId="6248691E" w14:textId="4489FB24" w:rsidR="0085747A" w:rsidRPr="009C54AE" w:rsidRDefault="007327C2" w:rsidP="00594FE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7EF8FE62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143F595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14:paraId="173111E6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CE18FB" w14:paraId="68EE1ED0" w14:textId="77777777" w:rsidTr="00594FEB">
        <w:trPr>
          <w:trHeight w:val="397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A72FC" w14:textId="77777777" w:rsidR="00CE18FB" w:rsidRPr="00310AB9" w:rsidRDefault="00CE18FB" w:rsidP="008E50AE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310AB9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  <w:r w:rsidRPr="00310AB9">
              <w:rPr>
                <w:rFonts w:ascii="Corbel" w:hAnsi="Corbel"/>
                <w:smallCaps w:val="0"/>
                <w:szCs w:val="24"/>
              </w:rPr>
              <w:t xml:space="preserve"> </w:t>
            </w:r>
          </w:p>
          <w:p w14:paraId="1489FD80" w14:textId="5979412F" w:rsidR="00CE18FB" w:rsidRPr="00310AB9" w:rsidRDefault="00CE18FB" w:rsidP="008E50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10AB9">
              <w:rPr>
                <w:rFonts w:ascii="Corbel" w:hAnsi="Corbel"/>
                <w:b w:val="0"/>
                <w:smallCaps w:val="0"/>
                <w:szCs w:val="24"/>
              </w:rPr>
              <w:t>1.</w:t>
            </w:r>
            <w:r w:rsidR="00310AB9">
              <w:rPr>
                <w:rFonts w:ascii="Corbel" w:hAnsi="Corbel"/>
                <w:b w:val="0"/>
                <w:smallCaps w:val="0"/>
                <w:szCs w:val="24"/>
              </w:rPr>
              <w:t>T</w:t>
            </w:r>
            <w:r w:rsidRPr="00310AB9">
              <w:rPr>
                <w:rFonts w:ascii="Corbel" w:hAnsi="Corbel"/>
                <w:b w:val="0"/>
                <w:smallCaps w:val="0"/>
                <w:szCs w:val="24"/>
              </w:rPr>
              <w:t xml:space="preserve">. </w:t>
            </w:r>
            <w:r w:rsidR="00310AB9"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 w:rsidRPr="00310AB9">
              <w:rPr>
                <w:rFonts w:ascii="Corbel" w:hAnsi="Corbel"/>
                <w:b w:val="0"/>
                <w:smallCaps w:val="0"/>
                <w:szCs w:val="24"/>
              </w:rPr>
              <w:t xml:space="preserve">iziukiewicz, </w:t>
            </w:r>
            <w:r w:rsidR="00310AB9">
              <w:rPr>
                <w:rFonts w:ascii="Corbel" w:hAnsi="Corbel"/>
                <w:b w:val="0"/>
                <w:smallCaps w:val="0"/>
                <w:szCs w:val="24"/>
              </w:rPr>
              <w:t>R</w:t>
            </w:r>
            <w:r w:rsidRPr="00310AB9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achunkowość jednostek sektora finansów </w:t>
            </w:r>
            <w:proofErr w:type="gramStart"/>
            <w:r w:rsidRPr="00310AB9">
              <w:rPr>
                <w:rFonts w:ascii="Corbel" w:hAnsi="Corbel"/>
                <w:b w:val="0"/>
                <w:i/>
                <w:smallCaps w:val="0"/>
                <w:szCs w:val="24"/>
              </w:rPr>
              <w:t>publicznych</w:t>
            </w:r>
            <w:r w:rsidRPr="00310AB9">
              <w:rPr>
                <w:rFonts w:ascii="Corbel" w:hAnsi="Corbel"/>
                <w:b w:val="0"/>
                <w:smallCaps w:val="0"/>
                <w:szCs w:val="24"/>
              </w:rPr>
              <w:t xml:space="preserve"> ,</w:t>
            </w:r>
            <w:proofErr w:type="gramEnd"/>
            <w:r w:rsidRPr="00310AB9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310AB9">
              <w:rPr>
                <w:rFonts w:ascii="Corbel" w:hAnsi="Corbel"/>
                <w:b w:val="0"/>
                <w:smallCaps w:val="0"/>
                <w:szCs w:val="24"/>
              </w:rPr>
              <w:t>D</w:t>
            </w:r>
            <w:r w:rsidRPr="00310AB9">
              <w:rPr>
                <w:rFonts w:ascii="Corbel" w:hAnsi="Corbel"/>
                <w:b w:val="0"/>
                <w:smallCaps w:val="0"/>
                <w:szCs w:val="24"/>
              </w:rPr>
              <w:t xml:space="preserve">ifin, </w:t>
            </w:r>
            <w:r w:rsidR="00310AB9"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 w:rsidRPr="00310AB9">
              <w:rPr>
                <w:rFonts w:ascii="Corbel" w:hAnsi="Corbel"/>
                <w:b w:val="0"/>
                <w:smallCaps w:val="0"/>
                <w:szCs w:val="24"/>
              </w:rPr>
              <w:t xml:space="preserve">yd </w:t>
            </w:r>
            <w:proofErr w:type="gramStart"/>
            <w:r w:rsidRPr="00310AB9">
              <w:rPr>
                <w:rFonts w:ascii="Corbel" w:hAnsi="Corbel"/>
                <w:b w:val="0"/>
                <w:smallCaps w:val="0"/>
                <w:szCs w:val="24"/>
              </w:rPr>
              <w:t>3 ,</w:t>
            </w:r>
            <w:r w:rsidR="00310AB9"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 w:rsidRPr="00310AB9">
              <w:rPr>
                <w:rFonts w:ascii="Corbel" w:hAnsi="Corbel"/>
                <w:b w:val="0"/>
                <w:smallCaps w:val="0"/>
                <w:szCs w:val="24"/>
              </w:rPr>
              <w:t>arszawa</w:t>
            </w:r>
            <w:proofErr w:type="gramEnd"/>
            <w:r w:rsidRPr="00310AB9">
              <w:rPr>
                <w:rFonts w:ascii="Corbel" w:hAnsi="Corbel"/>
                <w:b w:val="0"/>
                <w:smallCaps w:val="0"/>
                <w:szCs w:val="24"/>
              </w:rPr>
              <w:t xml:space="preserve"> 201</w:t>
            </w:r>
            <w:r w:rsidR="00761BFC" w:rsidRPr="00310AB9"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  <w:p w14:paraId="0CCEC3B6" w14:textId="3250362C" w:rsidR="00CE18FB" w:rsidRPr="00310AB9" w:rsidRDefault="00CE18FB" w:rsidP="008E50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10AB9">
              <w:rPr>
                <w:rFonts w:ascii="Corbel" w:hAnsi="Corbel"/>
                <w:b w:val="0"/>
                <w:smallCaps w:val="0"/>
                <w:szCs w:val="24"/>
              </w:rPr>
              <w:t xml:space="preserve">2. </w:t>
            </w:r>
            <w:r w:rsidR="00310AB9"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 w:rsidRPr="00310AB9">
              <w:rPr>
                <w:rFonts w:ascii="Corbel" w:hAnsi="Corbel"/>
                <w:b w:val="0"/>
                <w:smallCaps w:val="0"/>
                <w:szCs w:val="24"/>
              </w:rPr>
              <w:t xml:space="preserve">. </w:t>
            </w:r>
            <w:r w:rsidR="00BD542D"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 w:rsidRPr="00310AB9">
              <w:rPr>
                <w:rFonts w:ascii="Corbel" w:hAnsi="Corbel"/>
                <w:b w:val="0"/>
                <w:smallCaps w:val="0"/>
                <w:szCs w:val="24"/>
              </w:rPr>
              <w:t xml:space="preserve">iniarska, </w:t>
            </w:r>
            <w:r w:rsidR="00BD542D">
              <w:rPr>
                <w:rFonts w:ascii="Corbel" w:hAnsi="Corbel"/>
                <w:b w:val="0"/>
                <w:smallCaps w:val="0"/>
                <w:szCs w:val="24"/>
              </w:rPr>
              <w:t>M</w:t>
            </w:r>
            <w:r w:rsidRPr="00310AB9">
              <w:rPr>
                <w:rFonts w:ascii="Corbel" w:hAnsi="Corbel"/>
                <w:b w:val="0"/>
                <w:smallCaps w:val="0"/>
                <w:szCs w:val="24"/>
              </w:rPr>
              <w:t xml:space="preserve">. </w:t>
            </w:r>
            <w:r w:rsidR="00BD542D"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 w:rsidRPr="00310AB9">
              <w:rPr>
                <w:rFonts w:ascii="Corbel" w:hAnsi="Corbel"/>
                <w:b w:val="0"/>
                <w:smallCaps w:val="0"/>
                <w:szCs w:val="24"/>
              </w:rPr>
              <w:t xml:space="preserve">aczurak- </w:t>
            </w:r>
            <w:r w:rsidR="00BD542D"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 w:rsidRPr="00310AB9">
              <w:rPr>
                <w:rFonts w:ascii="Corbel" w:hAnsi="Corbel"/>
                <w:b w:val="0"/>
                <w:smallCaps w:val="0"/>
                <w:szCs w:val="24"/>
              </w:rPr>
              <w:t xml:space="preserve">ozak, </w:t>
            </w:r>
            <w:r w:rsidR="00BD542D">
              <w:rPr>
                <w:rFonts w:ascii="Corbel" w:hAnsi="Corbel"/>
                <w:b w:val="0"/>
                <w:smallCaps w:val="0"/>
                <w:szCs w:val="24"/>
              </w:rPr>
              <w:t>R</w:t>
            </w:r>
            <w:r w:rsidRPr="00310AB9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achunkowość </w:t>
            </w:r>
            <w:proofErr w:type="gramStart"/>
            <w:r w:rsidRPr="00310AB9">
              <w:rPr>
                <w:rFonts w:ascii="Corbel" w:hAnsi="Corbel"/>
                <w:b w:val="0"/>
                <w:i/>
                <w:smallCaps w:val="0"/>
                <w:szCs w:val="24"/>
              </w:rPr>
              <w:t>budżetowa</w:t>
            </w:r>
            <w:r w:rsidRPr="00E71DC4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="00AE2CDB" w:rsidRPr="00E71DC4">
              <w:rPr>
                <w:b w:val="0"/>
                <w:smallCaps w:val="0"/>
              </w:rPr>
              <w:t xml:space="preserve"> </w:t>
            </w:r>
            <w:r w:rsidR="00AE2CDB" w:rsidRPr="00E71DC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regulacje</w:t>
            </w:r>
            <w:proofErr w:type="gramEnd"/>
            <w:r w:rsidR="00AE2CDB" w:rsidRPr="00E71DC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obowiązujące od 1</w:t>
            </w:r>
            <w:r w:rsidR="00AE2CDB" w:rsidRPr="00310AB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stycznia 2018 </w:t>
            </w:r>
            <w:proofErr w:type="gramStart"/>
            <w:r w:rsidR="00AE2CDB" w:rsidRPr="00310AB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roku ,</w:t>
            </w:r>
            <w:proofErr w:type="gramEnd"/>
            <w:r w:rsidR="00AE2CDB" w:rsidRPr="00310AB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="00AE2CDB" w:rsidRPr="00310AB9">
              <w:rPr>
                <w:rFonts w:ascii="Corbel" w:hAnsi="Corbel"/>
                <w:b w:val="0"/>
                <w:smallCaps w:val="0"/>
                <w:strike/>
                <w:color w:val="FF0000"/>
                <w:szCs w:val="24"/>
              </w:rPr>
              <w:t xml:space="preserve"> </w:t>
            </w:r>
            <w:r w:rsidR="00AE2CDB" w:rsidRPr="00310AB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Wolters Kluwer </w:t>
            </w:r>
            <w:r w:rsidR="00BD542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</w:t>
            </w:r>
            <w:r w:rsidR="00AE2CDB" w:rsidRPr="00310AB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olska,</w:t>
            </w:r>
            <w:r w:rsidR="00AE2CDB" w:rsidRPr="00310AB9">
              <w:rPr>
                <w:rFonts w:ascii="Corbel" w:hAnsi="Corbel"/>
                <w:b w:val="0"/>
                <w:smallCaps w:val="0"/>
                <w:color w:val="F79646" w:themeColor="accent6"/>
                <w:szCs w:val="24"/>
              </w:rPr>
              <w:t xml:space="preserve"> </w:t>
            </w:r>
            <w:proofErr w:type="gramStart"/>
            <w:r w:rsidR="00AE2CDB" w:rsidRPr="00310AB9">
              <w:rPr>
                <w:rFonts w:ascii="Corbel" w:hAnsi="Corbel"/>
                <w:b w:val="0"/>
                <w:smallCaps w:val="0"/>
                <w:szCs w:val="24"/>
              </w:rPr>
              <w:t>Warszawa  2018</w:t>
            </w:r>
            <w:proofErr w:type="gramEnd"/>
          </w:p>
          <w:p w14:paraId="19E45DC5" w14:textId="5D7DF54D" w:rsidR="00CE18FB" w:rsidRPr="00310AB9" w:rsidRDefault="00CE18FB" w:rsidP="00E71DC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10AB9">
              <w:rPr>
                <w:rFonts w:ascii="Corbel" w:hAnsi="Corbel"/>
                <w:b w:val="0"/>
                <w:smallCaps w:val="0"/>
                <w:szCs w:val="24"/>
              </w:rPr>
              <w:t xml:space="preserve">3. </w:t>
            </w:r>
            <w:r w:rsidR="00BD542D">
              <w:rPr>
                <w:rFonts w:ascii="Corbel" w:hAnsi="Corbel"/>
                <w:b w:val="0"/>
                <w:smallCaps w:val="0"/>
                <w:szCs w:val="24"/>
              </w:rPr>
              <w:t>E</w:t>
            </w:r>
            <w:r w:rsidRPr="00310AB9">
              <w:rPr>
                <w:rFonts w:ascii="Corbel" w:hAnsi="Corbel"/>
                <w:b w:val="0"/>
                <w:smallCaps w:val="0"/>
                <w:szCs w:val="24"/>
              </w:rPr>
              <w:t xml:space="preserve">. </w:t>
            </w:r>
            <w:r w:rsidR="00BD542D">
              <w:rPr>
                <w:rFonts w:ascii="Corbel" w:hAnsi="Corbel"/>
                <w:b w:val="0"/>
                <w:smallCaps w:val="0"/>
                <w:szCs w:val="24"/>
              </w:rPr>
              <w:t>N</w:t>
            </w:r>
            <w:r w:rsidRPr="00310AB9">
              <w:rPr>
                <w:rFonts w:ascii="Corbel" w:hAnsi="Corbel"/>
                <w:b w:val="0"/>
                <w:smallCaps w:val="0"/>
                <w:szCs w:val="24"/>
              </w:rPr>
              <w:t xml:space="preserve">owak (red.), </w:t>
            </w:r>
            <w:r w:rsidR="00BD542D">
              <w:rPr>
                <w:rFonts w:ascii="Corbel" w:hAnsi="Corbel"/>
                <w:b w:val="0"/>
                <w:smallCaps w:val="0"/>
                <w:szCs w:val="24"/>
              </w:rPr>
              <w:t>C</w:t>
            </w:r>
            <w:r w:rsidRPr="00310AB9">
              <w:rPr>
                <w:rFonts w:ascii="Corbel" w:hAnsi="Corbel"/>
                <w:b w:val="0"/>
                <w:i/>
                <w:smallCaps w:val="0"/>
                <w:szCs w:val="24"/>
              </w:rPr>
              <w:t>ontrolling dla menedżerów</w:t>
            </w:r>
            <w:r w:rsidRPr="00310AB9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="00BD542D" w:rsidRPr="00310AB9">
              <w:rPr>
                <w:rFonts w:ascii="Corbel" w:hAnsi="Corbel"/>
                <w:b w:val="0"/>
                <w:smallCaps w:val="0"/>
                <w:szCs w:val="24"/>
              </w:rPr>
              <w:t>CEDEWU</w:t>
            </w:r>
            <w:r w:rsidRPr="00310AB9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="00BD542D"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 w:rsidRPr="00310AB9">
              <w:rPr>
                <w:rFonts w:ascii="Corbel" w:hAnsi="Corbel"/>
                <w:b w:val="0"/>
                <w:smallCaps w:val="0"/>
                <w:szCs w:val="24"/>
              </w:rPr>
              <w:t>arszawa 2013</w:t>
            </w:r>
          </w:p>
        </w:tc>
      </w:tr>
      <w:tr w:rsidR="00CE18FB" w14:paraId="3F944681" w14:textId="77777777" w:rsidTr="00594FEB">
        <w:trPr>
          <w:trHeight w:val="397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10003" w14:textId="77777777" w:rsidR="00CE18FB" w:rsidRPr="00E71DC4" w:rsidRDefault="00CE18FB" w:rsidP="00E71DC4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E71DC4">
              <w:rPr>
                <w:rFonts w:ascii="Corbel" w:hAnsi="Corbel"/>
                <w:b w:val="0"/>
                <w:smallCaps w:val="0"/>
                <w:szCs w:val="24"/>
              </w:rPr>
              <w:t>Literatura uzupełniajaca:</w:t>
            </w:r>
            <w:r w:rsidRPr="00E71DC4">
              <w:rPr>
                <w:rFonts w:ascii="Corbel" w:hAnsi="Corbel"/>
                <w:smallCaps w:val="0"/>
                <w:szCs w:val="24"/>
              </w:rPr>
              <w:t xml:space="preserve"> </w:t>
            </w:r>
          </w:p>
          <w:p w14:paraId="170A1C87" w14:textId="77777777" w:rsidR="00CE18FB" w:rsidRDefault="00CE18FB" w:rsidP="00E71DC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1.A. Zysnarska, </w:t>
            </w:r>
            <w:r>
              <w:rPr>
                <w:rFonts w:ascii="Corbel" w:hAnsi="Corbel"/>
                <w:i/>
                <w:sz w:val="24"/>
                <w:szCs w:val="24"/>
              </w:rPr>
              <w:t xml:space="preserve">Dokumentacja zasad </w:t>
            </w:r>
            <w:proofErr w:type="gramStart"/>
            <w:r>
              <w:rPr>
                <w:rFonts w:ascii="Corbel" w:hAnsi="Corbel"/>
                <w:i/>
                <w:sz w:val="24"/>
                <w:szCs w:val="24"/>
              </w:rPr>
              <w:t>( polityki</w:t>
            </w:r>
            <w:proofErr w:type="gramEnd"/>
            <w:r>
              <w:rPr>
                <w:rFonts w:ascii="Corbel" w:hAnsi="Corbel"/>
                <w:i/>
                <w:sz w:val="24"/>
                <w:szCs w:val="24"/>
              </w:rPr>
              <w:t xml:space="preserve"> ) rachunkowości w jednostkach budżetowych, w zakładach budżetowych i gospodarstwach pomocniczych jednostek budżetowych</w:t>
            </w:r>
            <w:r>
              <w:rPr>
                <w:rFonts w:ascii="Corbel" w:hAnsi="Corbel"/>
                <w:sz w:val="24"/>
                <w:szCs w:val="24"/>
              </w:rPr>
              <w:t xml:space="preserve">, </w:t>
            </w:r>
            <w:proofErr w:type="gramStart"/>
            <w:r>
              <w:rPr>
                <w:rFonts w:ascii="Corbel" w:hAnsi="Corbel"/>
                <w:sz w:val="24"/>
                <w:szCs w:val="24"/>
              </w:rPr>
              <w:t>ODDK  sp.</w:t>
            </w:r>
            <w:proofErr w:type="gramEnd"/>
            <w:r>
              <w:rPr>
                <w:rFonts w:ascii="Corbel" w:hAnsi="Corbel"/>
                <w:sz w:val="24"/>
                <w:szCs w:val="24"/>
              </w:rPr>
              <w:t xml:space="preserve"> z o.o., Gdańsk 2009.</w:t>
            </w:r>
          </w:p>
          <w:p w14:paraId="79F52BAD" w14:textId="77777777" w:rsidR="00CE18FB" w:rsidRDefault="00CE18FB" w:rsidP="00E71DC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2. W. Naruć, </w:t>
            </w:r>
            <w:r>
              <w:rPr>
                <w:rFonts w:ascii="Corbel" w:hAnsi="Corbel"/>
                <w:i/>
                <w:sz w:val="24"/>
                <w:szCs w:val="24"/>
              </w:rPr>
              <w:t>Planowanie finansowe efektywnym narzędziem zarządzania: teoria i praktyka</w:t>
            </w:r>
            <w:r>
              <w:rPr>
                <w:rFonts w:ascii="Corbel" w:hAnsi="Corbel"/>
                <w:sz w:val="24"/>
                <w:szCs w:val="24"/>
              </w:rPr>
              <w:t>, Marina, Wrocław 2013</w:t>
            </w:r>
          </w:p>
          <w:p w14:paraId="4D99745F" w14:textId="77777777" w:rsidR="00CE18FB" w:rsidRDefault="00CE18FB" w:rsidP="00E71DC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3. Ustawa o rachunkowości z dnia 29 września 1994 r </w:t>
            </w:r>
            <w:proofErr w:type="gramStart"/>
            <w:r>
              <w:rPr>
                <w:rFonts w:ascii="Corbel" w:hAnsi="Corbel"/>
                <w:sz w:val="24"/>
                <w:szCs w:val="24"/>
              </w:rPr>
              <w:t>( Dz.</w:t>
            </w:r>
            <w:proofErr w:type="gramEnd"/>
            <w:r>
              <w:rPr>
                <w:rFonts w:ascii="Corbel" w:hAnsi="Corbel"/>
                <w:sz w:val="24"/>
                <w:szCs w:val="24"/>
              </w:rPr>
              <w:t xml:space="preserve"> U .nr 152 z 2009 r., z póż, zm.)</w:t>
            </w:r>
          </w:p>
          <w:p w14:paraId="13124957" w14:textId="77777777" w:rsidR="00CE18FB" w:rsidRDefault="00CE18FB" w:rsidP="00E71DC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4.</w:t>
            </w:r>
            <w:r>
              <w:rPr>
                <w:rFonts w:ascii="Corbel" w:hAnsi="Corbel"/>
                <w:bCs/>
                <w:sz w:val="24"/>
                <w:szCs w:val="24"/>
              </w:rPr>
              <w:t xml:space="preserve"> Ustawa o rachunkowości 2016, 2018. 2019 – wersja aktualizowana</w:t>
            </w:r>
          </w:p>
        </w:tc>
      </w:tr>
    </w:tbl>
    <w:p w14:paraId="1DF528E7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12EE289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EB57995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E933B7" w14:textId="77777777" w:rsidR="009D7802" w:rsidRDefault="009D7802" w:rsidP="00C16ABF">
      <w:pPr>
        <w:spacing w:after="0" w:line="240" w:lineRule="auto"/>
      </w:pPr>
      <w:r>
        <w:separator/>
      </w:r>
    </w:p>
  </w:endnote>
  <w:endnote w:type="continuationSeparator" w:id="0">
    <w:p w14:paraId="475B5F78" w14:textId="77777777" w:rsidR="009D7802" w:rsidRDefault="009D7802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BA0AA1" w14:textId="77777777" w:rsidR="009D7802" w:rsidRDefault="009D7802" w:rsidP="00C16ABF">
      <w:pPr>
        <w:spacing w:after="0" w:line="240" w:lineRule="auto"/>
      </w:pPr>
      <w:r>
        <w:separator/>
      </w:r>
    </w:p>
  </w:footnote>
  <w:footnote w:type="continuationSeparator" w:id="0">
    <w:p w14:paraId="28213655" w14:textId="77777777" w:rsidR="009D7802" w:rsidRDefault="009D7802" w:rsidP="00C16ABF">
      <w:pPr>
        <w:spacing w:after="0" w:line="240" w:lineRule="auto"/>
      </w:pPr>
      <w:r>
        <w:continuationSeparator/>
      </w:r>
    </w:p>
  </w:footnote>
  <w:footnote w:id="1">
    <w:p w14:paraId="2EDD837D" w14:textId="77777777" w:rsidR="00310AB9" w:rsidRDefault="00310AB9" w:rsidP="00310AB9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90999954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A781C"/>
    <w:rsid w:val="000B192D"/>
    <w:rsid w:val="000B28EE"/>
    <w:rsid w:val="000B3E37"/>
    <w:rsid w:val="000D04B0"/>
    <w:rsid w:val="000D7487"/>
    <w:rsid w:val="000F1C57"/>
    <w:rsid w:val="000F5615"/>
    <w:rsid w:val="001138BE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512A"/>
    <w:rsid w:val="00176083"/>
    <w:rsid w:val="00192F37"/>
    <w:rsid w:val="001A70D2"/>
    <w:rsid w:val="001D657B"/>
    <w:rsid w:val="001D7B54"/>
    <w:rsid w:val="001E0209"/>
    <w:rsid w:val="001F2CA2"/>
    <w:rsid w:val="002144C0"/>
    <w:rsid w:val="00215FA7"/>
    <w:rsid w:val="0022477D"/>
    <w:rsid w:val="002278A9"/>
    <w:rsid w:val="002336F9"/>
    <w:rsid w:val="0024028F"/>
    <w:rsid w:val="00244ABC"/>
    <w:rsid w:val="00275107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E3EEB"/>
    <w:rsid w:val="002E6ECB"/>
    <w:rsid w:val="002F02A3"/>
    <w:rsid w:val="002F4ABE"/>
    <w:rsid w:val="003018BA"/>
    <w:rsid w:val="0030395F"/>
    <w:rsid w:val="00305C92"/>
    <w:rsid w:val="00310AB9"/>
    <w:rsid w:val="003151C5"/>
    <w:rsid w:val="003343CF"/>
    <w:rsid w:val="00346FE9"/>
    <w:rsid w:val="0034759A"/>
    <w:rsid w:val="003503F6"/>
    <w:rsid w:val="003530DD"/>
    <w:rsid w:val="00363F78"/>
    <w:rsid w:val="0039611E"/>
    <w:rsid w:val="003971EE"/>
    <w:rsid w:val="003A0A5B"/>
    <w:rsid w:val="003A1176"/>
    <w:rsid w:val="003C0BAE"/>
    <w:rsid w:val="003C5EA8"/>
    <w:rsid w:val="003D18A9"/>
    <w:rsid w:val="003D6CE2"/>
    <w:rsid w:val="003E1941"/>
    <w:rsid w:val="003E2FE6"/>
    <w:rsid w:val="003E49D5"/>
    <w:rsid w:val="003F205D"/>
    <w:rsid w:val="003F38C0"/>
    <w:rsid w:val="003F6E1D"/>
    <w:rsid w:val="00411177"/>
    <w:rsid w:val="00414E3C"/>
    <w:rsid w:val="0042244A"/>
    <w:rsid w:val="0042745A"/>
    <w:rsid w:val="00431D5C"/>
    <w:rsid w:val="004362C6"/>
    <w:rsid w:val="00437FA2"/>
    <w:rsid w:val="00445970"/>
    <w:rsid w:val="004612FE"/>
    <w:rsid w:val="00461EFC"/>
    <w:rsid w:val="004652C2"/>
    <w:rsid w:val="004706D1"/>
    <w:rsid w:val="00471326"/>
    <w:rsid w:val="0047598D"/>
    <w:rsid w:val="004840FD"/>
    <w:rsid w:val="00487257"/>
    <w:rsid w:val="00490F7D"/>
    <w:rsid w:val="00491678"/>
    <w:rsid w:val="004968E2"/>
    <w:rsid w:val="004A3075"/>
    <w:rsid w:val="004A3EEA"/>
    <w:rsid w:val="004A4D1F"/>
    <w:rsid w:val="004D5282"/>
    <w:rsid w:val="004F1551"/>
    <w:rsid w:val="004F55A3"/>
    <w:rsid w:val="0050496F"/>
    <w:rsid w:val="0050666F"/>
    <w:rsid w:val="00513B6F"/>
    <w:rsid w:val="00515FFE"/>
    <w:rsid w:val="00517C63"/>
    <w:rsid w:val="005363C4"/>
    <w:rsid w:val="00536BDE"/>
    <w:rsid w:val="00543ACC"/>
    <w:rsid w:val="00563CA6"/>
    <w:rsid w:val="0056696D"/>
    <w:rsid w:val="0059484D"/>
    <w:rsid w:val="00594FEB"/>
    <w:rsid w:val="005A0855"/>
    <w:rsid w:val="005A133C"/>
    <w:rsid w:val="005A3196"/>
    <w:rsid w:val="005C080F"/>
    <w:rsid w:val="005C1721"/>
    <w:rsid w:val="005C55E5"/>
    <w:rsid w:val="005C696A"/>
    <w:rsid w:val="005C7D88"/>
    <w:rsid w:val="005E6E85"/>
    <w:rsid w:val="005F31D2"/>
    <w:rsid w:val="005F4E6A"/>
    <w:rsid w:val="005F7CBE"/>
    <w:rsid w:val="0061029B"/>
    <w:rsid w:val="00612289"/>
    <w:rsid w:val="00617230"/>
    <w:rsid w:val="00621CE1"/>
    <w:rsid w:val="00626E86"/>
    <w:rsid w:val="00627FC9"/>
    <w:rsid w:val="00647FA8"/>
    <w:rsid w:val="00650C5F"/>
    <w:rsid w:val="00651DE0"/>
    <w:rsid w:val="00654934"/>
    <w:rsid w:val="006620D9"/>
    <w:rsid w:val="00671958"/>
    <w:rsid w:val="00675843"/>
    <w:rsid w:val="00696477"/>
    <w:rsid w:val="006A4E27"/>
    <w:rsid w:val="006D050F"/>
    <w:rsid w:val="006D6139"/>
    <w:rsid w:val="006E5D65"/>
    <w:rsid w:val="006F1282"/>
    <w:rsid w:val="006F1FBC"/>
    <w:rsid w:val="006F31E2"/>
    <w:rsid w:val="00703732"/>
    <w:rsid w:val="00706544"/>
    <w:rsid w:val="007072BA"/>
    <w:rsid w:val="0071620A"/>
    <w:rsid w:val="00724677"/>
    <w:rsid w:val="00725459"/>
    <w:rsid w:val="007327BD"/>
    <w:rsid w:val="007327C2"/>
    <w:rsid w:val="00734608"/>
    <w:rsid w:val="00737343"/>
    <w:rsid w:val="00745302"/>
    <w:rsid w:val="007461D6"/>
    <w:rsid w:val="00746EC8"/>
    <w:rsid w:val="00761BFC"/>
    <w:rsid w:val="00763BF1"/>
    <w:rsid w:val="00766FD4"/>
    <w:rsid w:val="0078168C"/>
    <w:rsid w:val="00787C2A"/>
    <w:rsid w:val="00790E27"/>
    <w:rsid w:val="007A0EA9"/>
    <w:rsid w:val="007A2F7C"/>
    <w:rsid w:val="007A4022"/>
    <w:rsid w:val="007A6E6E"/>
    <w:rsid w:val="007C3299"/>
    <w:rsid w:val="007C3BCC"/>
    <w:rsid w:val="007C4546"/>
    <w:rsid w:val="007D6E56"/>
    <w:rsid w:val="007F4155"/>
    <w:rsid w:val="0081554D"/>
    <w:rsid w:val="0081707E"/>
    <w:rsid w:val="0082133D"/>
    <w:rsid w:val="008449B3"/>
    <w:rsid w:val="008552A2"/>
    <w:rsid w:val="0085747A"/>
    <w:rsid w:val="00875A60"/>
    <w:rsid w:val="00876B41"/>
    <w:rsid w:val="00884922"/>
    <w:rsid w:val="00885F64"/>
    <w:rsid w:val="008917F9"/>
    <w:rsid w:val="00892DA8"/>
    <w:rsid w:val="008A45F7"/>
    <w:rsid w:val="008B50F5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57CFD"/>
    <w:rsid w:val="00984B23"/>
    <w:rsid w:val="00991867"/>
    <w:rsid w:val="00997F14"/>
    <w:rsid w:val="009A78D9"/>
    <w:rsid w:val="009B6B33"/>
    <w:rsid w:val="009C3E31"/>
    <w:rsid w:val="009C54AE"/>
    <w:rsid w:val="009C788E"/>
    <w:rsid w:val="009D3F3B"/>
    <w:rsid w:val="009D7802"/>
    <w:rsid w:val="009E0543"/>
    <w:rsid w:val="009E3B41"/>
    <w:rsid w:val="009F3AA4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637F9"/>
    <w:rsid w:val="00A84C85"/>
    <w:rsid w:val="00A97DE1"/>
    <w:rsid w:val="00AB053C"/>
    <w:rsid w:val="00AC3478"/>
    <w:rsid w:val="00AD1146"/>
    <w:rsid w:val="00AD27D3"/>
    <w:rsid w:val="00AD66D6"/>
    <w:rsid w:val="00AE1160"/>
    <w:rsid w:val="00AE203C"/>
    <w:rsid w:val="00AE2CDB"/>
    <w:rsid w:val="00AE2E74"/>
    <w:rsid w:val="00AE5FCB"/>
    <w:rsid w:val="00AF0736"/>
    <w:rsid w:val="00AF2C1E"/>
    <w:rsid w:val="00B06142"/>
    <w:rsid w:val="00B135B1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C797F"/>
    <w:rsid w:val="00BD1654"/>
    <w:rsid w:val="00BD3869"/>
    <w:rsid w:val="00BD542D"/>
    <w:rsid w:val="00BD66E9"/>
    <w:rsid w:val="00BD6FF4"/>
    <w:rsid w:val="00BF2C41"/>
    <w:rsid w:val="00C058B4"/>
    <w:rsid w:val="00C05F44"/>
    <w:rsid w:val="00C109A9"/>
    <w:rsid w:val="00C131B5"/>
    <w:rsid w:val="00C16ABF"/>
    <w:rsid w:val="00C170AE"/>
    <w:rsid w:val="00C26CB7"/>
    <w:rsid w:val="00C324C1"/>
    <w:rsid w:val="00C36992"/>
    <w:rsid w:val="00C56036"/>
    <w:rsid w:val="00C60727"/>
    <w:rsid w:val="00C61DC5"/>
    <w:rsid w:val="00C67E92"/>
    <w:rsid w:val="00C70A26"/>
    <w:rsid w:val="00C766DF"/>
    <w:rsid w:val="00C94B98"/>
    <w:rsid w:val="00CA2B96"/>
    <w:rsid w:val="00CA5089"/>
    <w:rsid w:val="00CA56E5"/>
    <w:rsid w:val="00CD6897"/>
    <w:rsid w:val="00CE18FB"/>
    <w:rsid w:val="00CE5BAC"/>
    <w:rsid w:val="00CF0486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55A2A"/>
    <w:rsid w:val="00D608D1"/>
    <w:rsid w:val="00D74119"/>
    <w:rsid w:val="00D8075B"/>
    <w:rsid w:val="00D8678B"/>
    <w:rsid w:val="00DA2114"/>
    <w:rsid w:val="00DA6057"/>
    <w:rsid w:val="00DC1676"/>
    <w:rsid w:val="00DC6D0C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160"/>
    <w:rsid w:val="00E51E44"/>
    <w:rsid w:val="00E63348"/>
    <w:rsid w:val="00E661B9"/>
    <w:rsid w:val="00E71DC4"/>
    <w:rsid w:val="00E742AA"/>
    <w:rsid w:val="00E77E88"/>
    <w:rsid w:val="00E8107D"/>
    <w:rsid w:val="00E960BB"/>
    <w:rsid w:val="00E96129"/>
    <w:rsid w:val="00E96E8E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07B72"/>
    <w:rsid w:val="00F17567"/>
    <w:rsid w:val="00F27A7B"/>
    <w:rsid w:val="00F526AF"/>
    <w:rsid w:val="00F617C3"/>
    <w:rsid w:val="00F7066B"/>
    <w:rsid w:val="00F807D5"/>
    <w:rsid w:val="00F83B28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31DD20"/>
  <w15:docId w15:val="{FE0A152C-3141-4A98-9869-E87F0A71AF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customStyle="1" w:styleId="paragraph">
    <w:name w:val="paragraph"/>
    <w:basedOn w:val="Normalny"/>
    <w:rsid w:val="00E71DC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rsid w:val="00E71DC4"/>
  </w:style>
  <w:style w:type="character" w:customStyle="1" w:styleId="spellingerror">
    <w:name w:val="spellingerror"/>
    <w:basedOn w:val="Domylnaczcionkaakapitu"/>
    <w:rsid w:val="00E71DC4"/>
  </w:style>
  <w:style w:type="character" w:customStyle="1" w:styleId="eop">
    <w:name w:val="eop"/>
    <w:basedOn w:val="Domylnaczcionkaakapitu"/>
    <w:rsid w:val="00E71DC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ABC2CA9FF2E647AE48732EDA64DC59" ma:contentTypeVersion="4" ma:contentTypeDescription="Utwórz nowy dokument." ma:contentTypeScope="" ma:versionID="1012c189ec77372dc337ff5212703167">
  <xsd:schema xmlns:xsd="http://www.w3.org/2001/XMLSchema" xmlns:xs="http://www.w3.org/2001/XMLSchema" xmlns:p="http://schemas.microsoft.com/office/2006/metadata/properties" xmlns:ns2="2f69e356-c3d3-40a0-9ef1-e4c0bb501f53" targetNamespace="http://schemas.microsoft.com/office/2006/metadata/properties" ma:root="true" ma:fieldsID="4da979b477f044a74c431472ce85aed2" ns2:_="">
    <xsd:import namespace="2f69e356-c3d3-40a0-9ef1-e4c0bb501f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9e356-c3d3-40a0-9ef1-e4c0bb501f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B3B75AA-7A62-42D5-9BA6-6925A4BC5F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9e356-c3d3-40a0-9ef1-e4c0bb501f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CE3896D-E46C-49C2-B1FF-4E5F95FD5C3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2A572D9-99BF-41D6-97FC-BDD5D7AB712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0733389-17A7-46EC-8602-DC9EBDC139D7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58</TotalTime>
  <Pages>1</Pages>
  <Words>1132</Words>
  <Characters>6794</Characters>
  <Application>Microsoft Office Word</Application>
  <DocSecurity>0</DocSecurity>
  <Lines>56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Elżbieta Lencka</cp:lastModifiedBy>
  <cp:revision>33</cp:revision>
  <cp:lastPrinted>2019-02-06T12:12:00Z</cp:lastPrinted>
  <dcterms:created xsi:type="dcterms:W3CDTF">2020-11-08T22:26:00Z</dcterms:created>
  <dcterms:modified xsi:type="dcterms:W3CDTF">2025-06-27T09:36:00Z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0x010100D6ABC2CA9FF2E647AE48732EDA64DC59</vt:lpwstr>
  </property>
</Properties>
</file>